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609D"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7B78C9C0"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63E0C854" w14:textId="77777777" w:rsidR="007E6370" w:rsidRPr="009B6B5D" w:rsidRDefault="007E6370" w:rsidP="009B6B5D">
      <w:pPr>
        <w:spacing w:line="276" w:lineRule="auto"/>
        <w:rPr>
          <w:rFonts w:asciiTheme="minorHAnsi" w:hAnsiTheme="minorHAnsi" w:cstheme="minorHAnsi"/>
          <w:b/>
          <w:szCs w:val="24"/>
        </w:rPr>
      </w:pPr>
    </w:p>
    <w:p w14:paraId="417228D7" w14:textId="77777777" w:rsidR="007E6370" w:rsidRPr="009B6B5D" w:rsidRDefault="007E6370" w:rsidP="009B6B5D">
      <w:pPr>
        <w:pStyle w:val="Heading10"/>
        <w:keepNext/>
        <w:keepLines/>
        <w:shd w:val="clear" w:color="auto" w:fill="auto"/>
        <w:spacing w:before="0" w:after="0" w:line="276" w:lineRule="auto"/>
        <w:rPr>
          <w:rFonts w:asciiTheme="minorHAnsi" w:hAnsiTheme="minorHAnsi" w:cstheme="minorHAnsi"/>
          <w:b w:val="0"/>
          <w:bCs w:val="0"/>
          <w:sz w:val="24"/>
          <w:szCs w:val="24"/>
        </w:rPr>
      </w:pPr>
      <w:bookmarkStart w:id="0" w:name="bookmark0"/>
      <w:bookmarkStart w:id="1" w:name="_Toc115265330"/>
      <w:bookmarkStart w:id="2" w:name="_Toc120630500"/>
      <w:r w:rsidRPr="009B6B5D">
        <w:rPr>
          <w:rStyle w:val="Heading1"/>
          <w:rFonts w:asciiTheme="minorHAnsi" w:hAnsiTheme="minorHAnsi" w:cstheme="minorHAnsi"/>
          <w:b/>
          <w:bCs/>
          <w:color w:val="000000"/>
          <w:sz w:val="24"/>
          <w:szCs w:val="24"/>
        </w:rPr>
        <w:t>TEHNIČNE SPECIFIKACIJE</w:t>
      </w:r>
      <w:bookmarkEnd w:id="0"/>
      <w:bookmarkEnd w:id="1"/>
      <w:bookmarkEnd w:id="2"/>
    </w:p>
    <w:p w14:paraId="53959047" w14:textId="77777777" w:rsidR="007E6370" w:rsidRPr="009B6B5D" w:rsidRDefault="007E6370" w:rsidP="009B6B5D">
      <w:pPr>
        <w:spacing w:line="276" w:lineRule="auto"/>
        <w:rPr>
          <w:rFonts w:asciiTheme="minorHAnsi" w:hAnsiTheme="minorHAnsi" w:cstheme="minorHAnsi"/>
          <w:szCs w:val="24"/>
        </w:rPr>
      </w:pPr>
    </w:p>
    <w:p w14:paraId="2BCCDB45" w14:textId="77777777" w:rsidR="007E6370" w:rsidRPr="009B6B5D" w:rsidRDefault="007E6370" w:rsidP="009B6B5D">
      <w:pPr>
        <w:spacing w:line="276" w:lineRule="auto"/>
        <w:rPr>
          <w:rFonts w:asciiTheme="minorHAnsi" w:hAnsiTheme="minorHAnsi" w:cstheme="minorHAnsi"/>
          <w:szCs w:val="24"/>
        </w:rPr>
      </w:pPr>
    </w:p>
    <w:sdt>
      <w:sdtPr>
        <w:rPr>
          <w:rFonts w:asciiTheme="minorHAnsi" w:hAnsiTheme="minorHAnsi" w:cstheme="minorHAnsi"/>
          <w:szCs w:val="24"/>
        </w:rPr>
        <w:id w:val="-34435488"/>
        <w:docPartObj>
          <w:docPartGallery w:val="Table of Contents"/>
          <w:docPartUnique/>
        </w:docPartObj>
      </w:sdtPr>
      <w:sdtEndPr>
        <w:rPr>
          <w:b/>
          <w:bCs/>
        </w:rPr>
      </w:sdtEndPr>
      <w:sdtContent>
        <w:p w14:paraId="75E0F3E1" w14:textId="1CDBDE16" w:rsidR="004C418F" w:rsidRPr="004F00AD" w:rsidRDefault="007E6370">
          <w:pPr>
            <w:pStyle w:val="Kazalovsebine1"/>
            <w:tabs>
              <w:tab w:val="right" w:leader="dot" w:pos="9062"/>
            </w:tabs>
            <w:rPr>
              <w:rFonts w:asciiTheme="minorHAnsi" w:eastAsiaTheme="minorEastAsia" w:hAnsiTheme="minorHAnsi" w:cstheme="minorHAnsi"/>
              <w:noProof/>
              <w:sz w:val="22"/>
              <w:lang w:eastAsia="sl-SI"/>
            </w:rPr>
          </w:pPr>
          <w:r w:rsidRPr="009B6B5D">
            <w:rPr>
              <w:rFonts w:asciiTheme="minorHAnsi" w:eastAsiaTheme="majorEastAsia" w:hAnsiTheme="minorHAnsi" w:cstheme="minorHAnsi"/>
              <w:color w:val="2E74B5" w:themeColor="accent1" w:themeShade="BF"/>
              <w:szCs w:val="24"/>
              <w:lang w:eastAsia="sl-SI"/>
            </w:rPr>
            <w:fldChar w:fldCharType="begin"/>
          </w:r>
          <w:r w:rsidRPr="009B6B5D">
            <w:rPr>
              <w:rFonts w:asciiTheme="minorHAnsi" w:hAnsiTheme="minorHAnsi" w:cstheme="minorHAnsi"/>
              <w:szCs w:val="24"/>
            </w:rPr>
            <w:instrText xml:space="preserve"> TOC \o "1-3" \h \z \u </w:instrText>
          </w:r>
          <w:r w:rsidRPr="009B6B5D">
            <w:rPr>
              <w:rFonts w:asciiTheme="minorHAnsi" w:eastAsiaTheme="majorEastAsia" w:hAnsiTheme="minorHAnsi" w:cstheme="minorHAnsi"/>
              <w:color w:val="2E74B5" w:themeColor="accent1" w:themeShade="BF"/>
              <w:szCs w:val="24"/>
              <w:lang w:eastAsia="sl-SI"/>
            </w:rPr>
            <w:fldChar w:fldCharType="separate"/>
          </w:r>
          <w:hyperlink w:anchor="_Toc120630500" w:history="1">
            <w:r w:rsidR="004C418F" w:rsidRPr="004F00AD">
              <w:rPr>
                <w:rStyle w:val="Hiperpovezava"/>
                <w:rFonts w:asciiTheme="minorHAnsi" w:hAnsiTheme="minorHAnsi" w:cstheme="minorHAnsi"/>
                <w:noProof/>
                <w:shd w:val="clear" w:color="auto" w:fill="FFFFFF"/>
              </w:rPr>
              <w:t>TEHNIČNE SPECIFIKACIJE</w:t>
            </w:r>
            <w:r w:rsidR="004C418F" w:rsidRPr="004F00AD">
              <w:rPr>
                <w:rFonts w:asciiTheme="minorHAnsi" w:hAnsiTheme="minorHAnsi" w:cstheme="minorHAnsi"/>
                <w:noProof/>
                <w:webHidden/>
              </w:rPr>
              <w:tab/>
            </w:r>
            <w:r w:rsidR="004C418F" w:rsidRPr="004F00AD">
              <w:rPr>
                <w:rFonts w:asciiTheme="minorHAnsi" w:hAnsiTheme="minorHAnsi" w:cstheme="minorHAnsi"/>
                <w:noProof/>
                <w:webHidden/>
              </w:rPr>
              <w:fldChar w:fldCharType="begin"/>
            </w:r>
            <w:r w:rsidR="004C418F" w:rsidRPr="004F00AD">
              <w:rPr>
                <w:rFonts w:asciiTheme="minorHAnsi" w:hAnsiTheme="minorHAnsi" w:cstheme="minorHAnsi"/>
                <w:noProof/>
                <w:webHidden/>
              </w:rPr>
              <w:instrText xml:space="preserve"> PAGEREF _Toc120630500 \h </w:instrText>
            </w:r>
            <w:r w:rsidR="004C418F" w:rsidRPr="004F00AD">
              <w:rPr>
                <w:rFonts w:asciiTheme="minorHAnsi" w:hAnsiTheme="minorHAnsi" w:cstheme="minorHAnsi"/>
                <w:noProof/>
                <w:webHidden/>
              </w:rPr>
            </w:r>
            <w:r w:rsidR="004C418F" w:rsidRPr="004F00AD">
              <w:rPr>
                <w:rFonts w:asciiTheme="minorHAnsi" w:hAnsiTheme="minorHAnsi" w:cstheme="minorHAnsi"/>
                <w:noProof/>
                <w:webHidden/>
              </w:rPr>
              <w:fldChar w:fldCharType="separate"/>
            </w:r>
            <w:r w:rsidR="00800284">
              <w:rPr>
                <w:rFonts w:asciiTheme="minorHAnsi" w:hAnsiTheme="minorHAnsi" w:cstheme="minorHAnsi"/>
                <w:noProof/>
                <w:webHidden/>
              </w:rPr>
              <w:t>1</w:t>
            </w:r>
            <w:r w:rsidR="004C418F" w:rsidRPr="004F00AD">
              <w:rPr>
                <w:rFonts w:asciiTheme="minorHAnsi" w:hAnsiTheme="minorHAnsi" w:cstheme="minorHAnsi"/>
                <w:noProof/>
                <w:webHidden/>
              </w:rPr>
              <w:fldChar w:fldCharType="end"/>
            </w:r>
          </w:hyperlink>
        </w:p>
        <w:p w14:paraId="51F8EEFB" w14:textId="6F52471D"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1" w:history="1">
            <w:r w:rsidR="004C418F" w:rsidRPr="00E453FA">
              <w:rPr>
                <w:rStyle w:val="Hiperpovezava"/>
                <w:rFonts w:asciiTheme="minorHAnsi" w:hAnsiTheme="minorHAnsi" w:cstheme="minorHAnsi"/>
                <w:noProof/>
              </w:rPr>
              <w:t>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rPr>
              <w:t>PREDMET NAROČILA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_Toc120630501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30CB4A21" w14:textId="21294B3E"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3" w:history="1">
            <w:r w:rsidR="004C418F" w:rsidRPr="00E453FA">
              <w:rPr>
                <w:rStyle w:val="Hiperpovezava"/>
                <w:rFonts w:asciiTheme="minorHAnsi" w:hAnsiTheme="minorHAnsi" w:cstheme="minorHAnsi"/>
                <w:noProof/>
              </w:rPr>
              <w:t>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SEZNAM STORITEV: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_Toc120630503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01E796E7" w14:textId="31B10D5A" w:rsidR="004C418F" w:rsidRPr="00E453FA" w:rsidRDefault="006A2029">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4" w:history="1">
            <w:r w:rsidR="004C418F" w:rsidRPr="00E453FA">
              <w:rPr>
                <w:rStyle w:val="Hiperpovezava"/>
                <w:rFonts w:asciiTheme="minorHAnsi" w:hAnsiTheme="minorHAnsi" w:cstheme="minorHAnsi"/>
                <w:noProof/>
              </w:rPr>
              <w:t>2.1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Varovanje ljudi in premoženja z varnostnikom in izvajanjem obhodov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_Toc120630504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2C94D743" w14:textId="49A2B17C" w:rsidR="004C418F" w:rsidRPr="00E453FA" w:rsidRDefault="006A2029">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5" w:history="1">
            <w:r w:rsidR="004C418F" w:rsidRPr="00E453FA">
              <w:rPr>
                <w:rStyle w:val="Hiperpovezava"/>
                <w:rFonts w:asciiTheme="minorHAnsi" w:hAnsiTheme="minorHAnsi" w:cstheme="minorHAnsi"/>
                <w:noProof/>
              </w:rPr>
              <w:t>2.2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Tehnično (protivlomno in požarno) varovanje</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_Toc120630505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4</w:t>
            </w:r>
            <w:r w:rsidR="004C418F" w:rsidRPr="00E453FA">
              <w:rPr>
                <w:rFonts w:asciiTheme="minorHAnsi" w:hAnsiTheme="minorHAnsi" w:cstheme="minorHAnsi"/>
                <w:noProof/>
                <w:webHidden/>
              </w:rPr>
              <w:fldChar w:fldCharType="end"/>
            </w:r>
          </w:hyperlink>
        </w:p>
        <w:p w14:paraId="6512F9C9" w14:textId="1D60393E"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6" w:history="1">
            <w:r w:rsidR="004C418F" w:rsidRPr="00E453FA">
              <w:rPr>
                <w:rStyle w:val="Hiperpovezava"/>
                <w:rFonts w:asciiTheme="minorHAnsi" w:hAnsiTheme="minorHAnsi" w:cstheme="minorHAnsi"/>
                <w:noProof/>
              </w:rPr>
              <w:t>3</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POGOJI ZA VARNOSTNO OSEBJE ZA OPRAVLJANJE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_Toc120630506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5</w:t>
            </w:r>
            <w:r w:rsidR="004C418F" w:rsidRPr="00E453FA">
              <w:rPr>
                <w:rFonts w:asciiTheme="minorHAnsi" w:hAnsiTheme="minorHAnsi" w:cstheme="minorHAnsi"/>
                <w:noProof/>
                <w:webHidden/>
              </w:rPr>
              <w:fldChar w:fldCharType="end"/>
            </w:r>
          </w:hyperlink>
        </w:p>
        <w:p w14:paraId="240579B3" w14:textId="57FB1D30"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7" w:history="1">
            <w:r w:rsidR="004C418F" w:rsidRPr="00E453FA">
              <w:rPr>
                <w:rStyle w:val="Hiperpovezava"/>
                <w:rFonts w:asciiTheme="minorHAnsi" w:hAnsiTheme="minorHAnsi" w:cstheme="minorHAnsi"/>
                <w:noProof/>
              </w:rPr>
              <w:t>4</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ZAHTEVE GLEDE KADRA IN OSTALE ZAHTEVE NAROČNIKA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_Toc120630507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6</w:t>
            </w:r>
            <w:r w:rsidR="004C418F" w:rsidRPr="00E453FA">
              <w:rPr>
                <w:rFonts w:asciiTheme="minorHAnsi" w:hAnsiTheme="minorHAnsi" w:cstheme="minorHAnsi"/>
                <w:noProof/>
                <w:webHidden/>
              </w:rPr>
              <w:fldChar w:fldCharType="end"/>
            </w:r>
          </w:hyperlink>
        </w:p>
        <w:p w14:paraId="011A8E2A" w14:textId="09DA23CF"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8" w:history="1">
            <w:r w:rsidR="004C418F" w:rsidRPr="00E453FA">
              <w:rPr>
                <w:rStyle w:val="Hiperpovezava"/>
                <w:rFonts w:asciiTheme="minorHAnsi" w:hAnsiTheme="minorHAnsi" w:cstheme="minorHAnsi"/>
                <w:noProof/>
              </w:rPr>
              <w:t>5</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NAČRT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_Toc120630508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72CC9555" w14:textId="5B1C210A" w:rsidR="004C418F" w:rsidRPr="00E453FA" w:rsidRDefault="006A2029">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9" w:history="1">
            <w:r w:rsidR="004C418F" w:rsidRPr="00E453FA">
              <w:rPr>
                <w:rStyle w:val="Hiperpovezava"/>
                <w:rFonts w:asciiTheme="minorHAnsi" w:hAnsiTheme="minorHAnsi" w:cstheme="minorHAnsi"/>
                <w:noProof/>
              </w:rPr>
              <w:t>6</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OCENJEN OBSEG DELA ZA OBDOBJE 24 MESECEV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_Toc120630509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sidR="00800284">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4A955C66" w14:textId="0CE69678" w:rsidR="007E6370" w:rsidRPr="009B6B5D" w:rsidRDefault="007E6370" w:rsidP="009B6B5D">
          <w:pPr>
            <w:spacing w:line="276" w:lineRule="auto"/>
            <w:rPr>
              <w:rFonts w:asciiTheme="minorHAnsi" w:hAnsiTheme="minorHAnsi" w:cstheme="minorHAnsi"/>
              <w:szCs w:val="24"/>
            </w:rPr>
          </w:pPr>
          <w:r w:rsidRPr="009B6B5D">
            <w:rPr>
              <w:rFonts w:asciiTheme="minorHAnsi" w:hAnsiTheme="minorHAnsi" w:cstheme="minorHAnsi"/>
              <w:b/>
              <w:bCs/>
              <w:szCs w:val="24"/>
            </w:rPr>
            <w:fldChar w:fldCharType="end"/>
          </w:r>
        </w:p>
      </w:sdtContent>
    </w:sdt>
    <w:p w14:paraId="5F06872D" w14:textId="77777777" w:rsidR="007E6370" w:rsidRPr="009B6B5D" w:rsidRDefault="007E6370" w:rsidP="009B6B5D">
      <w:pPr>
        <w:spacing w:line="276" w:lineRule="auto"/>
        <w:rPr>
          <w:rFonts w:asciiTheme="minorHAnsi" w:hAnsiTheme="minorHAnsi" w:cstheme="minorHAnsi"/>
          <w:szCs w:val="24"/>
        </w:rPr>
      </w:pPr>
    </w:p>
    <w:p w14:paraId="187CA630" w14:textId="77777777" w:rsidR="007E6370" w:rsidRPr="009B6B5D" w:rsidRDefault="007E6370" w:rsidP="009B6B5D">
      <w:pPr>
        <w:spacing w:line="276" w:lineRule="auto"/>
        <w:rPr>
          <w:rFonts w:asciiTheme="minorHAnsi" w:hAnsiTheme="minorHAnsi" w:cstheme="minorHAnsi"/>
          <w:szCs w:val="24"/>
        </w:rPr>
      </w:pPr>
    </w:p>
    <w:p w14:paraId="010034F1" w14:textId="77777777" w:rsidR="007E6370" w:rsidRPr="009B6B5D" w:rsidRDefault="007E6370" w:rsidP="009B6B5D">
      <w:pPr>
        <w:spacing w:line="276" w:lineRule="auto"/>
        <w:rPr>
          <w:rFonts w:asciiTheme="minorHAnsi" w:hAnsiTheme="minorHAnsi" w:cstheme="minorHAnsi"/>
          <w:szCs w:val="24"/>
        </w:rPr>
      </w:pPr>
    </w:p>
    <w:p w14:paraId="7FFBA92F" w14:textId="77777777" w:rsidR="007E6370" w:rsidRPr="009B6B5D" w:rsidRDefault="007E6370" w:rsidP="009B6B5D">
      <w:pPr>
        <w:spacing w:line="276" w:lineRule="auto"/>
        <w:rPr>
          <w:rFonts w:asciiTheme="minorHAnsi" w:hAnsiTheme="minorHAnsi" w:cstheme="minorHAnsi"/>
          <w:szCs w:val="24"/>
        </w:rPr>
      </w:pPr>
    </w:p>
    <w:p w14:paraId="749673A6" w14:textId="77777777" w:rsidR="007E6370" w:rsidRPr="009B6B5D" w:rsidRDefault="007E6370" w:rsidP="009B6B5D">
      <w:pPr>
        <w:spacing w:line="276" w:lineRule="auto"/>
        <w:rPr>
          <w:rFonts w:asciiTheme="minorHAnsi" w:hAnsiTheme="minorHAnsi" w:cstheme="minorHAnsi"/>
          <w:szCs w:val="24"/>
        </w:rPr>
      </w:pPr>
    </w:p>
    <w:p w14:paraId="4ADF8B2F" w14:textId="77777777" w:rsidR="007E6370" w:rsidRPr="009B6B5D" w:rsidRDefault="007E6370" w:rsidP="009B6B5D">
      <w:pPr>
        <w:spacing w:line="276" w:lineRule="auto"/>
        <w:rPr>
          <w:rFonts w:asciiTheme="minorHAnsi" w:hAnsiTheme="minorHAnsi" w:cstheme="minorHAnsi"/>
          <w:szCs w:val="24"/>
        </w:rPr>
      </w:pPr>
    </w:p>
    <w:p w14:paraId="7CEB68DB" w14:textId="77777777" w:rsidR="007E6370" w:rsidRPr="009B6B5D" w:rsidRDefault="007E6370" w:rsidP="009B6B5D">
      <w:pPr>
        <w:spacing w:line="276" w:lineRule="auto"/>
        <w:rPr>
          <w:rFonts w:asciiTheme="minorHAnsi" w:hAnsiTheme="minorHAnsi" w:cstheme="minorHAnsi"/>
          <w:szCs w:val="24"/>
        </w:rPr>
      </w:pPr>
    </w:p>
    <w:p w14:paraId="6E229124" w14:textId="77777777" w:rsidR="007E6370" w:rsidRPr="009B6B5D" w:rsidRDefault="007E6370" w:rsidP="009B6B5D">
      <w:pPr>
        <w:spacing w:line="276" w:lineRule="auto"/>
        <w:rPr>
          <w:rFonts w:asciiTheme="minorHAnsi" w:hAnsiTheme="minorHAnsi" w:cstheme="minorHAnsi"/>
          <w:szCs w:val="24"/>
        </w:rPr>
      </w:pPr>
    </w:p>
    <w:p w14:paraId="3F270E62" w14:textId="77777777" w:rsidR="007E6370" w:rsidRPr="009B6B5D" w:rsidRDefault="007E6370" w:rsidP="009B6B5D">
      <w:pPr>
        <w:spacing w:line="276" w:lineRule="auto"/>
        <w:rPr>
          <w:rFonts w:asciiTheme="minorHAnsi" w:hAnsiTheme="minorHAnsi" w:cstheme="minorHAnsi"/>
          <w:szCs w:val="24"/>
        </w:rPr>
      </w:pPr>
    </w:p>
    <w:p w14:paraId="585FACA0" w14:textId="77777777" w:rsidR="007E6370" w:rsidRPr="009B6B5D" w:rsidRDefault="007E6370" w:rsidP="009B6B5D">
      <w:pPr>
        <w:spacing w:line="276" w:lineRule="auto"/>
        <w:rPr>
          <w:rFonts w:asciiTheme="minorHAnsi" w:hAnsiTheme="minorHAnsi" w:cstheme="minorHAnsi"/>
          <w:szCs w:val="24"/>
        </w:rPr>
      </w:pPr>
    </w:p>
    <w:p w14:paraId="696E6CF6" w14:textId="77777777" w:rsidR="007E6370" w:rsidRPr="009B6B5D" w:rsidRDefault="007E6370" w:rsidP="009B6B5D">
      <w:pPr>
        <w:spacing w:line="276" w:lineRule="auto"/>
        <w:rPr>
          <w:rFonts w:asciiTheme="minorHAnsi" w:hAnsiTheme="minorHAnsi" w:cstheme="minorHAnsi"/>
          <w:szCs w:val="24"/>
        </w:rPr>
      </w:pPr>
    </w:p>
    <w:p w14:paraId="4C56F65A" w14:textId="77777777" w:rsidR="007E6370" w:rsidRPr="009B6B5D" w:rsidRDefault="007E6370" w:rsidP="009B6B5D">
      <w:pPr>
        <w:spacing w:line="276" w:lineRule="auto"/>
        <w:rPr>
          <w:rFonts w:asciiTheme="minorHAnsi" w:hAnsiTheme="minorHAnsi" w:cstheme="minorHAnsi"/>
          <w:szCs w:val="24"/>
        </w:rPr>
      </w:pPr>
    </w:p>
    <w:p w14:paraId="3F35C47F" w14:textId="77777777" w:rsidR="007E6370" w:rsidRPr="009B6B5D" w:rsidRDefault="007E6370" w:rsidP="009B6B5D">
      <w:pPr>
        <w:spacing w:line="276" w:lineRule="auto"/>
        <w:rPr>
          <w:rFonts w:asciiTheme="minorHAnsi" w:hAnsiTheme="minorHAnsi" w:cstheme="minorHAnsi"/>
          <w:szCs w:val="24"/>
        </w:rPr>
      </w:pPr>
    </w:p>
    <w:p w14:paraId="0CC001E6" w14:textId="77777777" w:rsidR="007E6370" w:rsidRPr="009B6B5D" w:rsidRDefault="007E6370" w:rsidP="009B6B5D">
      <w:pPr>
        <w:spacing w:line="276" w:lineRule="auto"/>
        <w:rPr>
          <w:rFonts w:asciiTheme="minorHAnsi" w:hAnsiTheme="minorHAnsi" w:cstheme="minorHAnsi"/>
          <w:szCs w:val="24"/>
        </w:rPr>
      </w:pPr>
    </w:p>
    <w:p w14:paraId="3D158C27" w14:textId="77777777" w:rsidR="007E6370" w:rsidRPr="009B6B5D" w:rsidRDefault="007E6370" w:rsidP="009B6B5D">
      <w:pPr>
        <w:spacing w:line="276" w:lineRule="auto"/>
        <w:rPr>
          <w:rFonts w:asciiTheme="minorHAnsi" w:hAnsiTheme="minorHAnsi" w:cstheme="minorHAnsi"/>
          <w:szCs w:val="24"/>
        </w:rPr>
      </w:pPr>
    </w:p>
    <w:p w14:paraId="7EAE8576" w14:textId="77777777" w:rsidR="007E6370" w:rsidRPr="009B6B5D" w:rsidRDefault="007E6370" w:rsidP="009B6B5D">
      <w:pPr>
        <w:spacing w:line="276" w:lineRule="auto"/>
        <w:rPr>
          <w:rFonts w:asciiTheme="minorHAnsi" w:hAnsiTheme="minorHAnsi" w:cstheme="minorHAnsi"/>
          <w:szCs w:val="24"/>
        </w:rPr>
      </w:pPr>
    </w:p>
    <w:p w14:paraId="08430325" w14:textId="77777777" w:rsidR="007E6370" w:rsidRPr="009B6B5D" w:rsidRDefault="007E6370" w:rsidP="009B6B5D">
      <w:pPr>
        <w:spacing w:line="276" w:lineRule="auto"/>
        <w:rPr>
          <w:rFonts w:asciiTheme="minorHAnsi" w:hAnsiTheme="minorHAnsi" w:cstheme="minorHAnsi"/>
          <w:szCs w:val="24"/>
        </w:rPr>
      </w:pPr>
    </w:p>
    <w:p w14:paraId="45992444" w14:textId="77777777" w:rsidR="007E6370" w:rsidRPr="009B6B5D" w:rsidRDefault="007E6370" w:rsidP="009B6B5D">
      <w:pPr>
        <w:spacing w:line="276" w:lineRule="auto"/>
        <w:rPr>
          <w:rFonts w:asciiTheme="minorHAnsi" w:hAnsiTheme="minorHAnsi" w:cstheme="minorHAnsi"/>
          <w:szCs w:val="24"/>
        </w:rPr>
      </w:pPr>
    </w:p>
    <w:p w14:paraId="1F111986" w14:textId="77777777" w:rsidR="007E6370" w:rsidRPr="009B6B5D" w:rsidRDefault="007E6370" w:rsidP="009B6B5D">
      <w:pPr>
        <w:pStyle w:val="Naslov1"/>
        <w:spacing w:line="276" w:lineRule="auto"/>
        <w:rPr>
          <w:rStyle w:val="Xnoga"/>
          <w:rFonts w:asciiTheme="minorHAnsi" w:hAnsiTheme="minorHAnsi" w:cstheme="minorHAnsi"/>
          <w:sz w:val="24"/>
          <w:szCs w:val="24"/>
        </w:rPr>
      </w:pPr>
      <w:bookmarkStart w:id="3" w:name="_Toc120630501"/>
      <w:r w:rsidRPr="009B6B5D">
        <w:rPr>
          <w:rStyle w:val="Xnoga"/>
          <w:rFonts w:asciiTheme="minorHAnsi" w:hAnsiTheme="minorHAnsi" w:cstheme="minorHAnsi"/>
          <w:sz w:val="24"/>
          <w:szCs w:val="24"/>
        </w:rPr>
        <w:lastRenderedPageBreak/>
        <w:t>PREDMET NAROČILA</w:t>
      </w:r>
      <w:bookmarkEnd w:id="3"/>
      <w:r w:rsidRPr="009B6B5D">
        <w:rPr>
          <w:rStyle w:val="Xnoga"/>
          <w:rFonts w:asciiTheme="minorHAnsi" w:hAnsiTheme="minorHAnsi" w:cstheme="minorHAnsi"/>
          <w:sz w:val="24"/>
          <w:szCs w:val="24"/>
        </w:rPr>
        <w:t xml:space="preserve"> </w:t>
      </w:r>
    </w:p>
    <w:p w14:paraId="6F1DCFA8" w14:textId="4217F742" w:rsidR="00262230" w:rsidRDefault="007E6370" w:rsidP="009B6B5D">
      <w:pPr>
        <w:pStyle w:val="Naslov1"/>
        <w:numPr>
          <w:ilvl w:val="0"/>
          <w:numId w:val="0"/>
        </w:numPr>
        <w:spacing w:line="276" w:lineRule="auto"/>
        <w:rPr>
          <w:rStyle w:val="Bodytext2"/>
          <w:rFonts w:asciiTheme="minorHAnsi" w:hAnsiTheme="minorHAnsi" w:cstheme="minorHAnsi"/>
          <w:b w:val="0"/>
          <w:bCs/>
          <w:color w:val="000000"/>
          <w:sz w:val="24"/>
          <w:szCs w:val="24"/>
        </w:rPr>
      </w:pPr>
      <w:bookmarkStart w:id="4" w:name="_Toc115265332"/>
      <w:bookmarkStart w:id="5" w:name="_Toc116893329"/>
      <w:bookmarkStart w:id="6" w:name="_Toc120630502"/>
      <w:r w:rsidRPr="009B6B5D">
        <w:rPr>
          <w:rStyle w:val="Xnoga"/>
          <w:rFonts w:asciiTheme="minorHAnsi" w:hAnsiTheme="minorHAnsi" w:cstheme="minorHAnsi"/>
          <w:b w:val="0"/>
          <w:bCs/>
          <w:sz w:val="24"/>
          <w:szCs w:val="24"/>
        </w:rPr>
        <w:t>Predmet javnega naročila so storitve CPV 79710000 - 4 varovalne storitve,</w:t>
      </w:r>
      <w:r w:rsidR="00087909" w:rsidRPr="009B6B5D">
        <w:rPr>
          <w:rStyle w:val="Xnoga"/>
          <w:rFonts w:asciiTheme="minorHAnsi" w:hAnsiTheme="minorHAnsi" w:cstheme="minorHAnsi"/>
          <w:b w:val="0"/>
          <w:bCs/>
          <w:sz w:val="24"/>
          <w:szCs w:val="24"/>
        </w:rPr>
        <w:t xml:space="preserve"> in sicer</w:t>
      </w:r>
      <w:r w:rsidRPr="009B6B5D">
        <w:rPr>
          <w:rStyle w:val="Xnoga"/>
          <w:rFonts w:asciiTheme="minorHAnsi" w:hAnsiTheme="minorHAnsi" w:cstheme="minorHAnsi"/>
          <w:b w:val="0"/>
          <w:bCs/>
          <w:sz w:val="24"/>
          <w:szCs w:val="24"/>
        </w:rPr>
        <w:t xml:space="preserve"> </w:t>
      </w:r>
      <w:bookmarkEnd w:id="4"/>
      <w:bookmarkEnd w:id="5"/>
      <w:r w:rsidR="00C45362" w:rsidRPr="009B6B5D">
        <w:rPr>
          <w:rStyle w:val="Bodytext2"/>
          <w:rFonts w:asciiTheme="minorHAnsi" w:hAnsiTheme="minorHAnsi" w:cstheme="minorHAnsi"/>
          <w:b w:val="0"/>
          <w:bCs/>
          <w:color w:val="000000"/>
          <w:sz w:val="24"/>
          <w:szCs w:val="24"/>
        </w:rPr>
        <w:t>i</w:t>
      </w:r>
      <w:r w:rsidR="006A583F" w:rsidRPr="009B6B5D">
        <w:rPr>
          <w:rStyle w:val="Bodytext2"/>
          <w:rFonts w:asciiTheme="minorHAnsi" w:hAnsiTheme="minorHAnsi" w:cstheme="minorHAnsi"/>
          <w:b w:val="0"/>
          <w:bCs/>
          <w:color w:val="000000"/>
          <w:sz w:val="24"/>
          <w:szCs w:val="24"/>
        </w:rPr>
        <w:t>zvajanje storitve fizičnega in tehničnega varovanja poslovnih prostorov naročnikov v poslovni stavbi Trg OF 13, 1000 Ljubljana, za dobo 24 mesecev, ki obsega 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r w:rsidR="00087909" w:rsidRPr="009B6B5D">
        <w:rPr>
          <w:rStyle w:val="Bodytext2"/>
          <w:rFonts w:asciiTheme="minorHAnsi" w:hAnsiTheme="minorHAnsi" w:cstheme="minorHAnsi"/>
          <w:b w:val="0"/>
          <w:bCs/>
          <w:color w:val="000000"/>
          <w:sz w:val="24"/>
          <w:szCs w:val="24"/>
        </w:rPr>
        <w:t xml:space="preserve"> </w:t>
      </w:r>
      <w:r w:rsidR="00CC0BB9" w:rsidRPr="00CC0BB9">
        <w:rPr>
          <w:rStyle w:val="Bodytext2"/>
          <w:rFonts w:asciiTheme="minorHAnsi" w:hAnsiTheme="minorHAnsi" w:cstheme="minorHAnsi"/>
          <w:b w:val="0"/>
          <w:bCs/>
          <w:color w:val="000000"/>
          <w:sz w:val="24"/>
          <w:szCs w:val="24"/>
        </w:rPr>
        <w:t>Za izvajanje storitev fizičnega varovanja (ter nalog recepcije in telefonista)</w:t>
      </w:r>
      <w:r w:rsidR="001215FC">
        <w:rPr>
          <w:rStyle w:val="Bodytext2"/>
          <w:rFonts w:asciiTheme="minorHAnsi" w:hAnsiTheme="minorHAnsi" w:cstheme="minorHAnsi"/>
          <w:b w:val="0"/>
          <w:bCs/>
          <w:color w:val="000000"/>
          <w:sz w:val="24"/>
          <w:szCs w:val="24"/>
        </w:rPr>
        <w:t>, ki je locirano v avli poslovne stavbe</w:t>
      </w:r>
      <w:r w:rsidR="00CC0BB9" w:rsidRPr="00CC0BB9">
        <w:rPr>
          <w:rStyle w:val="Bodytext2"/>
          <w:rFonts w:asciiTheme="minorHAnsi" w:hAnsiTheme="minorHAnsi" w:cstheme="minorHAnsi"/>
          <w:b w:val="0"/>
          <w:bCs/>
          <w:color w:val="000000"/>
          <w:sz w:val="24"/>
          <w:szCs w:val="24"/>
        </w:rPr>
        <w:t xml:space="preserve"> </w:t>
      </w:r>
      <w:r w:rsidR="00CC0BB9">
        <w:rPr>
          <w:rStyle w:val="Bodytext2"/>
          <w:rFonts w:asciiTheme="minorHAnsi" w:hAnsiTheme="minorHAnsi" w:cstheme="minorHAnsi"/>
          <w:b w:val="0"/>
          <w:bCs/>
          <w:color w:val="000000"/>
          <w:sz w:val="24"/>
          <w:szCs w:val="24"/>
        </w:rPr>
        <w:t xml:space="preserve">je predvideno 24 urno </w:t>
      </w:r>
      <w:r w:rsidR="001215FC">
        <w:rPr>
          <w:rStyle w:val="Bodytext2"/>
          <w:rFonts w:asciiTheme="minorHAnsi" w:hAnsiTheme="minorHAnsi" w:cstheme="minorHAnsi"/>
          <w:b w:val="0"/>
          <w:bCs/>
          <w:color w:val="000000"/>
          <w:sz w:val="24"/>
          <w:szCs w:val="24"/>
        </w:rPr>
        <w:t xml:space="preserve">varovanje, 365 dni v letu, dodatno pa delovno mesto varnostnika-receptorja vsak delovni dan med </w:t>
      </w:r>
      <w:r w:rsidR="001215FC" w:rsidRPr="001215FC">
        <w:rPr>
          <w:rStyle w:val="Bodytext2"/>
          <w:rFonts w:asciiTheme="minorHAnsi" w:hAnsiTheme="minorHAnsi" w:cstheme="minorHAnsi"/>
          <w:b w:val="0"/>
          <w:bCs/>
          <w:color w:val="000000"/>
          <w:sz w:val="24"/>
          <w:szCs w:val="24"/>
        </w:rPr>
        <w:t>7.30 in 15.30 uro.</w:t>
      </w:r>
      <w:bookmarkEnd w:id="6"/>
    </w:p>
    <w:p w14:paraId="2C7584CE" w14:textId="77777777" w:rsidR="001215FC" w:rsidRPr="001215FC" w:rsidRDefault="001215FC" w:rsidP="001215FC"/>
    <w:p w14:paraId="4B952833" w14:textId="77777777" w:rsidR="007E6370" w:rsidRPr="009B6B5D" w:rsidRDefault="007E6370" w:rsidP="009B6B5D">
      <w:pPr>
        <w:pStyle w:val="Naslov1"/>
        <w:spacing w:line="276" w:lineRule="auto"/>
        <w:rPr>
          <w:rStyle w:val="Bodytext2"/>
          <w:rFonts w:asciiTheme="minorHAnsi" w:hAnsiTheme="minorHAnsi" w:cstheme="minorHAnsi"/>
          <w:sz w:val="24"/>
          <w:szCs w:val="24"/>
        </w:rPr>
      </w:pPr>
      <w:bookmarkStart w:id="7" w:name="_Toc120630503"/>
      <w:r w:rsidRPr="009B6B5D">
        <w:rPr>
          <w:rStyle w:val="Bodytext2"/>
          <w:rFonts w:asciiTheme="minorHAnsi" w:hAnsiTheme="minorHAnsi" w:cstheme="minorHAnsi"/>
          <w:sz w:val="24"/>
          <w:szCs w:val="24"/>
        </w:rPr>
        <w:t>SEZNAM STORITEV:</w:t>
      </w:r>
      <w:bookmarkEnd w:id="7"/>
    </w:p>
    <w:p w14:paraId="34341308"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4CCAEB6E" w14:textId="77777777" w:rsidR="007E6370" w:rsidRPr="009B6B5D" w:rsidRDefault="007E6370" w:rsidP="009B6B5D">
      <w:pPr>
        <w:pStyle w:val="Naslov2"/>
        <w:spacing w:line="276" w:lineRule="auto"/>
        <w:rPr>
          <w:rStyle w:val="Bodytext4"/>
          <w:rFonts w:asciiTheme="minorHAnsi" w:hAnsiTheme="minorHAnsi" w:cstheme="minorHAnsi"/>
          <w:b/>
          <w:bCs w:val="0"/>
          <w:sz w:val="24"/>
          <w:szCs w:val="24"/>
        </w:rPr>
      </w:pPr>
      <w:bookmarkStart w:id="8" w:name="_Toc120630504"/>
      <w:r w:rsidRPr="009B6B5D">
        <w:rPr>
          <w:rStyle w:val="Bodytext4"/>
          <w:rFonts w:asciiTheme="minorHAnsi" w:hAnsiTheme="minorHAnsi" w:cstheme="minorHAnsi"/>
          <w:b/>
          <w:bCs w:val="0"/>
          <w:sz w:val="24"/>
          <w:szCs w:val="24"/>
        </w:rPr>
        <w:t>Varovanje ljudi in premoženja z varnostnikom in izvajanjem obhodov</w:t>
      </w:r>
      <w:bookmarkEnd w:id="8"/>
      <w:r w:rsidRPr="009B6B5D">
        <w:rPr>
          <w:rStyle w:val="Bodytext4"/>
          <w:rFonts w:asciiTheme="minorHAnsi" w:hAnsiTheme="minorHAnsi" w:cstheme="minorHAnsi"/>
          <w:b/>
          <w:bCs w:val="0"/>
          <w:sz w:val="24"/>
          <w:szCs w:val="24"/>
        </w:rPr>
        <w:t xml:space="preserve"> </w:t>
      </w:r>
    </w:p>
    <w:p w14:paraId="1FB6A66B" w14:textId="77777777" w:rsidR="007E6370" w:rsidRPr="009B6B5D" w:rsidRDefault="007E6370" w:rsidP="009B6B5D">
      <w:pPr>
        <w:pStyle w:val="Bodytext41"/>
        <w:shd w:val="clear" w:color="auto" w:fill="auto"/>
        <w:tabs>
          <w:tab w:val="left" w:pos="742"/>
        </w:tabs>
        <w:spacing w:before="0" w:line="276" w:lineRule="auto"/>
        <w:ind w:firstLine="0"/>
        <w:rPr>
          <w:rFonts w:asciiTheme="minorHAnsi" w:hAnsiTheme="minorHAnsi" w:cstheme="minorHAnsi"/>
          <w:sz w:val="24"/>
          <w:szCs w:val="24"/>
        </w:rPr>
      </w:pPr>
    </w:p>
    <w:p w14:paraId="4AF61719" w14:textId="32FF84AC" w:rsidR="000D6120" w:rsidRPr="002174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 xml:space="preserve">Storitve varovanja ljudi in premoženja z varnostnikom z receptorskimi </w:t>
      </w:r>
      <w:r w:rsidR="00CE0EA0">
        <w:rPr>
          <w:rStyle w:val="Bodytext2"/>
          <w:rFonts w:asciiTheme="minorHAnsi" w:hAnsiTheme="minorHAnsi" w:cstheme="minorHAnsi"/>
          <w:color w:val="000000"/>
          <w:sz w:val="24"/>
          <w:szCs w:val="24"/>
        </w:rPr>
        <w:t xml:space="preserve">deli </w:t>
      </w:r>
      <w:r w:rsidRPr="009B6B5D">
        <w:rPr>
          <w:rStyle w:val="Bodytext2"/>
          <w:rFonts w:asciiTheme="minorHAnsi" w:hAnsiTheme="minorHAnsi" w:cstheme="minorHAnsi"/>
          <w:color w:val="000000"/>
          <w:sz w:val="24"/>
          <w:szCs w:val="24"/>
        </w:rPr>
        <w:t>obsegajo:</w:t>
      </w:r>
    </w:p>
    <w:p w14:paraId="50E76FD3" w14:textId="26BF2B12" w:rsidR="007E6370" w:rsidRDefault="007E6370" w:rsidP="000D6120">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bookmarkStart w:id="9" w:name="_Hlk120101931"/>
      <w:r w:rsidRPr="009B6B5D">
        <w:rPr>
          <w:rStyle w:val="Bodytext2"/>
          <w:rFonts w:asciiTheme="minorHAnsi" w:hAnsiTheme="minorHAnsi" w:cstheme="minorHAnsi"/>
          <w:color w:val="000000"/>
          <w:sz w:val="24"/>
          <w:szCs w:val="24"/>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organa, usmerjanje strank in obiskovalcev ter opravljanje drugih nalog po načrtih varovanja za posamezne varovane objekte in prostore,</w:t>
      </w:r>
    </w:p>
    <w:p w14:paraId="59B9C4A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vzdrževanje javnega reda in miru v varovanem območju,</w:t>
      </w:r>
    </w:p>
    <w:p w14:paraId="46BADE37"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takojšnje obveščanje pooblaščene osebe naročnika o nepravilnostih ali kršenju javnega reda,</w:t>
      </w:r>
    </w:p>
    <w:p w14:paraId="09EBB4C2"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shd w:val="clear" w:color="auto" w:fill="FFFFFF"/>
        </w:rPr>
      </w:pPr>
      <w:r w:rsidRPr="009B6B5D">
        <w:rPr>
          <w:rStyle w:val="Bodytext2"/>
          <w:rFonts w:asciiTheme="minorHAnsi" w:hAnsiTheme="minorHAnsi" w:cstheme="minorHAnsi"/>
          <w:color w:val="000000"/>
          <w:sz w:val="24"/>
          <w:szCs w:val="24"/>
        </w:rPr>
        <w:t>ukrepanje v skladu s pooblastili varnostnika v primeru nasilnega obnašanja strank,</w:t>
      </w:r>
    </w:p>
    <w:p w14:paraId="3282229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hujših izgredov in v primeru neobvladljive situacije takojšnje obveščanje</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policije in pooblaščenih oseb naročnika,</w:t>
      </w:r>
    </w:p>
    <w:p w14:paraId="457693FD"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identifikacija strank z dokumentom, </w:t>
      </w:r>
    </w:p>
    <w:p w14:paraId="7118182A"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napotitev strank v ustrezno pisarno skladno z navodili naročnika,</w:t>
      </w:r>
    </w:p>
    <w:p w14:paraId="4463F97F"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opravljanje klasičnega pregleda prtljage in/ali pregleda z ročnim detektorjem kovin obiskovalcev (pred vstopom v uradne prostore organa), za katere je takšen pregled določen s hišnim redom naročnika, </w:t>
      </w:r>
    </w:p>
    <w:p w14:paraId="4A6748E4"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upravljanje z ročnim detektorjem za odkrivanje kovin,</w:t>
      </w:r>
    </w:p>
    <w:p w14:paraId="77641ECD"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in odvzem nevarnih predmetov in predmetov, ki se jih ne sme uporabljati v</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 xml:space="preserve">poslovni stavbi naročnika ter deponiranje teh stvari na ustrezno mesto, ki ga zagotovi naročnik, </w:t>
      </w:r>
    </w:p>
    <w:p w14:paraId="56FEA5B8"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lastRenderedPageBreak/>
        <w:t>izvajanje obhodov in opazovanje varovanega objekta in okolice,</w:t>
      </w:r>
    </w:p>
    <w:p w14:paraId="02285871"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obvladovanje komunikacije in postopkov z osebami, ki jih najde na varovanem območju ali objektu,</w:t>
      </w:r>
    </w:p>
    <w:p w14:paraId="60D59D4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sumljivih stanj in sprememb na varovanem območju, objektu in premoženju, prepoznavanje nevarnih predmetov in znanje ravnanja z njimi,</w:t>
      </w:r>
    </w:p>
    <w:p w14:paraId="7E0059EE" w14:textId="2F0A278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nalog fizičnega varovanja, zavarovanje življenja in zdravja oseb na varovanem območju, </w:t>
      </w:r>
    </w:p>
    <w:p w14:paraId="6E86F0D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strokovno odzivanje na različne varnostne pojave in strokovno ukrepanje v kriznih situacijah, </w:t>
      </w:r>
    </w:p>
    <w:p w14:paraId="49D1C81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naloge, ki izhajajo iz potreb obstoječega ali razširjenega varovanja zaradi nastalih zaostrenih požarno varnostnih razmer ali ob naravnih in drugih nesrečah, izrednem stanju, krizi in vojni, </w:t>
      </w:r>
    </w:p>
    <w:p w14:paraId="0FF6C4F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prvih nujnih ukrepov ob zaznavi kaznivega dejanja ali drugega varnostnega pojava (obveščanje policije, odgovornih oseb naročnika varnostne storitve), </w:t>
      </w:r>
    </w:p>
    <w:p w14:paraId="08EE4B8A"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strokovno reagiranje v konfliktnih situacijah, obvladovanje agresivnih strank,</w:t>
      </w:r>
    </w:p>
    <w:p w14:paraId="38D49585"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poznavanje posebnosti območja, ki ga varuje, </w:t>
      </w:r>
    </w:p>
    <w:p w14:paraId="4E78E57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gašenje začetnih požarov, </w:t>
      </w:r>
    </w:p>
    <w:p w14:paraId="0F089B8B"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obvladovanje ukrepov nudenja prve pomoči,</w:t>
      </w:r>
    </w:p>
    <w:p w14:paraId="5843E0A3"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nujnih ukrepov v primeru napak, strojeloma ter odpovedi </w:t>
      </w:r>
      <w:r w:rsidRPr="009B6B5D">
        <w:rPr>
          <w:rStyle w:val="Bodytext2"/>
          <w:rFonts w:asciiTheme="minorHAnsi" w:hAnsiTheme="minorHAnsi" w:cstheme="minorHAnsi"/>
          <w:color w:val="000000"/>
          <w:sz w:val="24"/>
          <w:szCs w:val="24"/>
          <w:lang w:val="fi-FI" w:eastAsia="fi-FI"/>
        </w:rPr>
        <w:t xml:space="preserve">elektro, </w:t>
      </w:r>
      <w:r w:rsidRPr="009B6B5D">
        <w:rPr>
          <w:rStyle w:val="Bodytext2"/>
          <w:rFonts w:asciiTheme="minorHAnsi" w:hAnsiTheme="minorHAnsi" w:cstheme="minorHAnsi"/>
          <w:color w:val="000000"/>
          <w:sz w:val="24"/>
          <w:szCs w:val="24"/>
        </w:rPr>
        <w:t>strojnih in vodovodnih instalacij in naprav,</w:t>
      </w:r>
    </w:p>
    <w:p w14:paraId="3F0DAF72"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uporabljanje različnih komunikacijskih sredstev (prenosni telefon in druga tehnična sredstva za komunikacijo),</w:t>
      </w:r>
    </w:p>
    <w:p w14:paraId="0B108747"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dela s telefonsko centralo, sprejemanje in prevezovanje klicev, </w:t>
      </w:r>
    </w:p>
    <w:p w14:paraId="142260A0"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sprejemanje in posredovanje elektronske pošte po informacijskem sistemu organa, </w:t>
      </w:r>
    </w:p>
    <w:p w14:paraId="05E18596"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spremljanje vseh alarmnih signalov ter signalov sistema v sili (panik stikala), </w:t>
      </w:r>
    </w:p>
    <w:p w14:paraId="37CE8C75" w14:textId="3813F9CB"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video</w:t>
      </w:r>
      <w:r w:rsidR="00DD20CF">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nadzornega sistema,</w:t>
      </w:r>
    </w:p>
    <w:p w14:paraId="09EF2A7E"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interventnih odzivov na alarmne situacije,</w:t>
      </w:r>
    </w:p>
    <w:p w14:paraId="373DC9EA"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sprožitve alarmnega signala oziroma izrednega dogodka,</w:t>
      </w:r>
    </w:p>
    <w:p w14:paraId="5877DAF1"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vklapljanje (izklapljanje) alarmnih sistemov varovanja naročnika v objektu naročnika,</w:t>
      </w:r>
    </w:p>
    <w:p w14:paraId="09172D97"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vseh ostalih nalog in ukrepov v skladu s pooblastili, pridobljenimi licencami, usposobljenostjo varnostnikov po določilih Zakona o zasebnem varovanju (Uradni list RS, št. </w:t>
      </w:r>
      <w:r w:rsidRPr="009B6B5D">
        <w:rPr>
          <w:rStyle w:val="Bodytext2"/>
          <w:rFonts w:asciiTheme="minorHAnsi" w:hAnsiTheme="minorHAnsi" w:cstheme="minorHAnsi"/>
          <w:color w:val="000000"/>
          <w:sz w:val="24"/>
          <w:szCs w:val="24"/>
          <w:lang w:val="mk-MK" w:eastAsia="mk-MK"/>
        </w:rPr>
        <w:t xml:space="preserve">17/11, </w:t>
      </w:r>
      <w:r w:rsidRPr="009B6B5D">
        <w:rPr>
          <w:rStyle w:val="Bodytext2"/>
          <w:rFonts w:asciiTheme="minorHAnsi" w:hAnsiTheme="minorHAnsi" w:cstheme="minorHAnsi"/>
          <w:color w:val="000000"/>
          <w:sz w:val="24"/>
          <w:szCs w:val="24"/>
        </w:rPr>
        <w:t>v nadaljevanju: ZZasV-1), Načrta varovanja ter Požarnih redov in načrtov, ki veljajo v objektih in prostorih, katere varujejo,</w:t>
      </w:r>
    </w:p>
    <w:p w14:paraId="593CABC2" w14:textId="3D707CCF" w:rsidR="007E6370" w:rsidRPr="009B6B5D" w:rsidRDefault="007E637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pripravljanje vsebinskih poročil v predpisani obliki,</w:t>
      </w:r>
    </w:p>
    <w:p w14:paraId="1F70E785" w14:textId="14A3D3A5" w:rsidR="001C3DD1" w:rsidRPr="009B6B5D"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odklepanje/zaklepanje vhodov,</w:t>
      </w:r>
    </w:p>
    <w:p w14:paraId="6BFB263F" w14:textId="3DDA3CE2" w:rsidR="001C3DD1" w:rsidRPr="009975D0"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vklop iz izklop tehničnega varovanja,</w:t>
      </w:r>
    </w:p>
    <w:p w14:paraId="785E7D32" w14:textId="2D753DB0" w:rsidR="009975D0" w:rsidRPr="009B6B5D" w:rsidRDefault="009975D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Pr>
          <w:rStyle w:val="Bodytext2"/>
          <w:rFonts w:asciiTheme="minorHAnsi" w:hAnsiTheme="minorHAnsi" w:cstheme="minorHAnsi"/>
          <w:color w:val="000000"/>
          <w:sz w:val="24"/>
          <w:szCs w:val="24"/>
        </w:rPr>
        <w:t>reševanje oseb, ujetih v dvigalu,</w:t>
      </w:r>
    </w:p>
    <w:p w14:paraId="07960A45"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vodenje različnih evidenc in knjig v skladu s potrebami naročnika ter</w:t>
      </w:r>
    </w:p>
    <w:p w14:paraId="579D08C7" w14:textId="6536E57B" w:rsidR="001C3DD1" w:rsidRPr="00826103" w:rsidRDefault="007E6370" w:rsidP="00826103">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upoštevanje posebnih navodil naročnika v zvezi z izvajanjem varovanja pri gornjih alinejah in izvajanje drugih nalog po pisnem navodilu naročnika.</w:t>
      </w:r>
      <w:bookmarkEnd w:id="9"/>
    </w:p>
    <w:p w14:paraId="77E7C94A" w14:textId="4D7ECA4A" w:rsidR="001C3DD1" w:rsidRPr="009B6B5D" w:rsidRDefault="007349FF" w:rsidP="009B6B5D">
      <w:pPr>
        <w:pStyle w:val="Naslov2"/>
        <w:spacing w:line="276" w:lineRule="auto"/>
        <w:rPr>
          <w:rStyle w:val="Bodytext2"/>
          <w:rFonts w:asciiTheme="minorHAnsi" w:hAnsiTheme="minorHAnsi" w:cstheme="minorHAnsi"/>
          <w:color w:val="000000"/>
          <w:sz w:val="24"/>
          <w:szCs w:val="24"/>
        </w:rPr>
      </w:pPr>
      <w:bookmarkStart w:id="10" w:name="_Toc120630505"/>
      <w:bookmarkStart w:id="11" w:name="_Hlk120102000"/>
      <w:r w:rsidRPr="009B6B5D">
        <w:rPr>
          <w:rStyle w:val="Bodytext2"/>
          <w:rFonts w:asciiTheme="minorHAnsi" w:hAnsiTheme="minorHAnsi" w:cstheme="minorHAnsi"/>
          <w:color w:val="000000"/>
          <w:sz w:val="24"/>
          <w:szCs w:val="24"/>
        </w:rPr>
        <w:lastRenderedPageBreak/>
        <w:t>Tehnično (protivlomno in požarno) varovanje</w:t>
      </w:r>
      <w:bookmarkEnd w:id="10"/>
    </w:p>
    <w:p w14:paraId="1423689B" w14:textId="47674854" w:rsidR="00C11A79" w:rsidRPr="009B6B5D" w:rsidRDefault="00C11A79" w:rsidP="009B6B5D">
      <w:pPr>
        <w:spacing w:line="276" w:lineRule="auto"/>
        <w:rPr>
          <w:rFonts w:asciiTheme="minorHAnsi" w:hAnsiTheme="minorHAnsi" w:cstheme="minorHAnsi"/>
          <w:szCs w:val="24"/>
        </w:rPr>
      </w:pPr>
    </w:p>
    <w:p w14:paraId="2F7BA45C" w14:textId="6B154955"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nanaša na stalni sprejem alarmnega signala sistema tehničnega varovanja iz objekta na VNC izvajalca storitev zasebnega varovanja in štiriindvajset (24) urno pripravljenost izvajalca za posredovanje v poslovnih prostorih naročnika, ki obsegajo:</w:t>
      </w:r>
    </w:p>
    <w:p w14:paraId="2AAB284F" w14:textId="77777777" w:rsidR="000D6120" w:rsidRDefault="000D6120" w:rsidP="000D6120">
      <w:pPr>
        <w:spacing w:line="276" w:lineRule="auto"/>
        <w:rPr>
          <w:rFonts w:asciiTheme="minorHAnsi" w:hAnsiTheme="minorHAnsi" w:cstheme="minorHAnsi"/>
          <w:szCs w:val="24"/>
        </w:rPr>
      </w:pPr>
    </w:p>
    <w:p w14:paraId="355D329E" w14:textId="05C93F91"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skupni uporabi vseh naročnikov (avla, stopnišča, klet, dvorišče, vhod, dvigala); </w:t>
      </w:r>
    </w:p>
    <w:p w14:paraId="536B9F07" w14:textId="367BFDF3" w:rsidR="009B6B5D"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prostore v uporabi Specializiranega državnega tožilstva RS in Državnotožilskega sveta.</w:t>
      </w:r>
    </w:p>
    <w:p w14:paraId="4DCA19B6" w14:textId="77777777" w:rsidR="000D6120" w:rsidRPr="000D6120" w:rsidRDefault="000D6120" w:rsidP="000D6120">
      <w:pPr>
        <w:pStyle w:val="Odstavekseznama"/>
        <w:spacing w:line="276" w:lineRule="auto"/>
        <w:rPr>
          <w:rFonts w:asciiTheme="minorHAnsi" w:hAnsiTheme="minorHAnsi" w:cstheme="minorHAnsi"/>
          <w:szCs w:val="24"/>
        </w:rPr>
      </w:pPr>
    </w:p>
    <w:p w14:paraId="62C0C242" w14:textId="4DF60D6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izvaja s sistemi tehničnega varovanja, in sicer na način, da so centrale protivlomnega in požarnega varovanja (v nadaljevanju: centrale) povezane na VNC izvajalca, ki v primeru prejetega alarma intervenira na objektu. Na lokaciji centrale omogočajo prenos alarmnega signala do izvajalca, in sicer preko obstoječih telefonskih linij oziroma internetnega podatkovnega prenosa podatkov.</w:t>
      </w:r>
    </w:p>
    <w:p w14:paraId="736E4844" w14:textId="77777777" w:rsidR="000D6120" w:rsidRPr="009B6B5D" w:rsidRDefault="000D6120" w:rsidP="000D6120">
      <w:pPr>
        <w:spacing w:line="276" w:lineRule="auto"/>
        <w:rPr>
          <w:rFonts w:asciiTheme="minorHAnsi" w:hAnsiTheme="minorHAnsi" w:cstheme="minorHAnsi"/>
          <w:szCs w:val="24"/>
        </w:rPr>
      </w:pPr>
    </w:p>
    <w:p w14:paraId="17E93B57" w14:textId="12E5C5F1"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za izvajanje tehničnega varovanja imeti lasten ali s pogodbo zagotovljen VNC. V primeru nepredvidenih dogodkov oziroma prekinitvi delovanja VNC, mora izvajalec upoštevati veljavne standarde, ki se nanašajo na delovanje VNC-jev.</w:t>
      </w:r>
    </w:p>
    <w:p w14:paraId="13E77B35" w14:textId="77777777" w:rsidR="000D6120" w:rsidRPr="009B6B5D" w:rsidRDefault="000D6120" w:rsidP="000D6120">
      <w:pPr>
        <w:spacing w:line="276" w:lineRule="auto"/>
        <w:rPr>
          <w:rFonts w:asciiTheme="minorHAnsi" w:hAnsiTheme="minorHAnsi" w:cstheme="minorHAnsi"/>
          <w:szCs w:val="24"/>
        </w:rPr>
      </w:pPr>
    </w:p>
    <w:p w14:paraId="69963884" w14:textId="54BE5DD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na posameznem objektu zagotoviti ukrepanje - fizični prihod intervencijske ekipe najkasneje petnajst (15) minut po sprejemu signala v VNC. O intervenciji ali drugem potrebnem ukrepu v varovanem objektu, izvajalec tehničnega varovanja izdela poročilo o intervenciji na predpisanem obrazcu, ki ga določa Pravilnik o požarnem varovanju. Izvajalec naročniku ob izdaji računa kot prilogo posreduje vsa poročila o intervencijah za tekoči mesec.</w:t>
      </w:r>
    </w:p>
    <w:p w14:paraId="26241A4A" w14:textId="77777777" w:rsidR="000D6120" w:rsidRPr="009B6B5D" w:rsidRDefault="000D6120" w:rsidP="000D6120">
      <w:pPr>
        <w:spacing w:line="276" w:lineRule="auto"/>
        <w:rPr>
          <w:rFonts w:asciiTheme="minorHAnsi" w:hAnsiTheme="minorHAnsi" w:cstheme="minorHAnsi"/>
          <w:szCs w:val="24"/>
        </w:rPr>
      </w:pPr>
    </w:p>
    <w:p w14:paraId="4BE8149B" w14:textId="48610D58" w:rsidR="000D6120"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Naloge tehničnega varovanja zajemajo:</w:t>
      </w:r>
    </w:p>
    <w:p w14:paraId="699C5436" w14:textId="411599F5"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pred pričetkom izvajanja varovanja premoženja izdelava načrta varovanja;</w:t>
      </w:r>
    </w:p>
    <w:p w14:paraId="2D5781AC" w14:textId="3170DB33"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sprejem signala alarma vloma in požara iz objekta naročnika;</w:t>
      </w:r>
    </w:p>
    <w:p w14:paraId="11166619" w14:textId="556F78DF"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posredovanje ter posredovanje v času, ko so sistemi za odkrivanje in javljanje požara ter sistemi za javljanja vloma vklopljeni in povezani na VNC;</w:t>
      </w:r>
    </w:p>
    <w:p w14:paraId="235792EB" w14:textId="2D64D1FC"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intervencijo na objektu takoj po sprejemu alarma vloma ali požara, ki jo izvajajo ustrezno v skladu z veljavnimi predpisi usposobljeni in opremljeni varnostniki — interventi;</w:t>
      </w:r>
    </w:p>
    <w:p w14:paraId="71ABFFEF" w14:textId="0EBD9333"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ukrepanje na objektu v skladu s predpisi s področja zasebnega in požarnega varovanja ter načrtom varovanja;</w:t>
      </w:r>
    </w:p>
    <w:p w14:paraId="6E86675C" w14:textId="00C6AEA4"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v primeru začetnega požara izvajanje gašenja, v primeru razvitega požara pa obveščanje gasilcev o dogodku in organiziranje prihoda gasilcev na kraj požara;</w:t>
      </w:r>
    </w:p>
    <w:p w14:paraId="35383839" w14:textId="337468CD"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nudenje strokovne pomoči odgovornim osebam naročnika;</w:t>
      </w:r>
    </w:p>
    <w:p w14:paraId="48D1A9AA" w14:textId="58968606"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priklop signala alarmnih naprav naročnika na varnostni nadzorni center;</w:t>
      </w:r>
    </w:p>
    <w:p w14:paraId="2E66B91F" w14:textId="41A15A29" w:rsidR="009B6B5D"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lastRenderedPageBreak/>
        <w:t>možnost zagotovitev prenosa signala iz dvigal ter reševanje oseb, ujetih v dvigalu, skladno z določili Pravilnika o varnosti dvigal (Uradni list RS, št. 25/16), če se naročnik kadarkoli v času izvajanja pogodbe za to odloči.</w:t>
      </w:r>
    </w:p>
    <w:p w14:paraId="660C9D8D" w14:textId="77777777" w:rsidR="00D45F44" w:rsidRPr="00D45F44" w:rsidRDefault="00D45F44" w:rsidP="00D45F44">
      <w:pPr>
        <w:pStyle w:val="Odstavekseznama"/>
        <w:spacing w:line="276" w:lineRule="auto"/>
        <w:rPr>
          <w:rFonts w:asciiTheme="minorHAnsi" w:hAnsiTheme="minorHAnsi" w:cstheme="minorHAnsi"/>
          <w:szCs w:val="24"/>
        </w:rPr>
      </w:pPr>
    </w:p>
    <w:p w14:paraId="35D8B659" w14:textId="40A19D4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varovanja mora na lastne stroške zagotoviti povezavo - priklop alarmnega signala objekta, kjer se bodo storitve izvajale, na organiziran lasten ali s pogodbo zagotovljen VNC, ki je dosegljiv 24 ur na dan 365 dni v letu.</w:t>
      </w:r>
    </w:p>
    <w:p w14:paraId="131CA516" w14:textId="77777777" w:rsidR="00D45F44" w:rsidRPr="009B6B5D" w:rsidRDefault="00D45F44" w:rsidP="000D6120">
      <w:pPr>
        <w:spacing w:line="276" w:lineRule="auto"/>
        <w:rPr>
          <w:rFonts w:asciiTheme="minorHAnsi" w:hAnsiTheme="minorHAnsi" w:cstheme="minorHAnsi"/>
          <w:szCs w:val="24"/>
        </w:rPr>
      </w:pPr>
    </w:p>
    <w:p w14:paraId="55D8573D" w14:textId="76035959"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Če se naročnik v času izvajanja pogodbe odloči za priklop in prenos signala iz dvigal ter reševanje oseb ujetih v dvigalu, se je izvajalec varovanja dolžan seznaniti s tehnično specifikacijo dvigal in vgrajene opreme ter se pri proizvajalcu dvigal oz. pooblaščenem serviserju na lastne stroške poučiti o načinu reševanja iz dvigal.</w:t>
      </w:r>
    </w:p>
    <w:p w14:paraId="7987AC5B" w14:textId="77777777" w:rsidR="00D45F44" w:rsidRPr="009B6B5D" w:rsidRDefault="00D45F44" w:rsidP="000D6120">
      <w:pPr>
        <w:spacing w:line="276" w:lineRule="auto"/>
        <w:rPr>
          <w:rFonts w:asciiTheme="minorHAnsi" w:hAnsiTheme="minorHAnsi" w:cstheme="minorHAnsi"/>
          <w:szCs w:val="24"/>
        </w:rPr>
      </w:pPr>
    </w:p>
    <w:p w14:paraId="604E8672" w14:textId="67979001" w:rsidR="009B6B5D"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Naročnik bo za izvajanje tehničnega varovanja uporabljal obstoječo opremo za odkrivanje neavtoriziranega ali nedovoljenega vstopa v prostore in opremo za odkrivanje požara.</w:t>
      </w:r>
    </w:p>
    <w:bookmarkEnd w:id="11"/>
    <w:p w14:paraId="049E70FF" w14:textId="77777777" w:rsidR="007E6370" w:rsidRPr="009B6B5D" w:rsidRDefault="007E6370" w:rsidP="009B6B5D">
      <w:pPr>
        <w:pStyle w:val="Bodytext21"/>
        <w:shd w:val="clear" w:color="auto" w:fill="auto"/>
        <w:tabs>
          <w:tab w:val="left" w:pos="356"/>
        </w:tabs>
        <w:spacing w:before="0" w:line="276" w:lineRule="auto"/>
        <w:ind w:firstLine="0"/>
        <w:rPr>
          <w:rFonts w:asciiTheme="minorHAnsi" w:hAnsiTheme="minorHAnsi" w:cstheme="minorHAnsi"/>
          <w:sz w:val="24"/>
          <w:szCs w:val="24"/>
        </w:rPr>
      </w:pPr>
    </w:p>
    <w:p w14:paraId="4D61A520" w14:textId="77777777" w:rsidR="007E6370" w:rsidRPr="009B6B5D" w:rsidRDefault="007E6370" w:rsidP="009B6B5D">
      <w:pPr>
        <w:pStyle w:val="Naslov1"/>
        <w:spacing w:line="276" w:lineRule="auto"/>
        <w:rPr>
          <w:rStyle w:val="Bodytext4"/>
          <w:rFonts w:asciiTheme="minorHAnsi" w:hAnsiTheme="minorHAnsi" w:cstheme="minorHAnsi"/>
          <w:b/>
          <w:bCs w:val="0"/>
          <w:color w:val="000000"/>
          <w:sz w:val="24"/>
          <w:szCs w:val="24"/>
        </w:rPr>
      </w:pPr>
      <w:bookmarkStart w:id="12" w:name="_Toc120630506"/>
      <w:r w:rsidRPr="009B6B5D">
        <w:rPr>
          <w:rStyle w:val="Bodytext4"/>
          <w:rFonts w:asciiTheme="minorHAnsi" w:hAnsiTheme="minorHAnsi" w:cstheme="minorHAnsi"/>
          <w:b/>
          <w:bCs w:val="0"/>
          <w:color w:val="000000"/>
          <w:sz w:val="24"/>
          <w:szCs w:val="24"/>
        </w:rPr>
        <w:t>POGOJI ZA VARNOSTNO OSEBJE ZA OPRAVLJANJE VAROVANJA</w:t>
      </w:r>
      <w:bookmarkEnd w:id="12"/>
    </w:p>
    <w:p w14:paraId="3608A932" w14:textId="77777777" w:rsidR="007E6370" w:rsidRPr="009B6B5D" w:rsidRDefault="007E6370" w:rsidP="009B6B5D">
      <w:pPr>
        <w:spacing w:line="276" w:lineRule="auto"/>
        <w:rPr>
          <w:rFonts w:asciiTheme="minorHAnsi" w:hAnsiTheme="minorHAnsi" w:cstheme="minorHAnsi"/>
          <w:szCs w:val="24"/>
        </w:rPr>
      </w:pPr>
    </w:p>
    <w:p w14:paraId="054FC493"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Pogodbeni izvajalec se zavezuje, da bo varnostno osebje pri naročniku obvezno strokovno usposabljal in izpolnjeval z namenom pridobivanja in izpolnjevanja strokovnih znanj in spretnosti po programih strokovnega usposabljanja in izpopolnjevanja varnostnega osebja, kot določajo predpisi na področju zasebnega varovanja. Pogodbeni izvajalec mora skrbeti, da varnostno osebje opravlja tudi interna izpopolnjevanja, strokovna izpopolnjevanja in predpisan obdobni preizkus strokovne usposobljenosti, kot to določa zakon, ki ureja zasebno varovanje. Varnostno osebje mora imeti sklenjeno pogodbo o zaposlitvi z izvajalcem in ustrezno službeno izkaznico skladno z veljavno zakonodajo.</w:t>
      </w:r>
    </w:p>
    <w:p w14:paraId="6034F3F9"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80769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Varnostniki morajo tudi:</w:t>
      </w:r>
    </w:p>
    <w:p w14:paraId="618DFBC8" w14:textId="679EC388" w:rsidR="007E6370" w:rsidRPr="006A2029" w:rsidRDefault="007E6370" w:rsidP="006A2029">
      <w:pPr>
        <w:pStyle w:val="Bodytext21"/>
        <w:numPr>
          <w:ilvl w:val="0"/>
          <w:numId w:val="2"/>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dokazilo o opravljenem usposabljanju za reševanje oseb, ujetih v dvigalu,</w:t>
      </w:r>
    </w:p>
    <w:p w14:paraId="1F01107C"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znati rokovati z ročnim detektorjem kovin,</w:t>
      </w:r>
    </w:p>
    <w:p w14:paraId="06E21CF2"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osnovna računalniška znanja, usposobljenost za osnovno vodenje evidenc, pisanje poročil in podobno,</w:t>
      </w:r>
    </w:p>
    <w:p w14:paraId="2B7D36B9"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aktivno obvladovati slovenski jezik,</w:t>
      </w:r>
    </w:p>
    <w:p w14:paraId="7DA923A1" w14:textId="77777777" w:rsidR="007E6370" w:rsidRPr="009B6B5D"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biti nekaznovani (torej ne smejo biti pravnomočno obsojeni ali v kazenskem postopku).</w:t>
      </w:r>
    </w:p>
    <w:p w14:paraId="5CC8E22E" w14:textId="77777777" w:rsidR="007E6370" w:rsidRPr="009B6B5D" w:rsidRDefault="007E6370" w:rsidP="009B6B5D">
      <w:pPr>
        <w:pStyle w:val="Bodytext21"/>
        <w:shd w:val="clear" w:color="auto" w:fill="auto"/>
        <w:spacing w:before="0" w:line="276" w:lineRule="auto"/>
        <w:ind w:firstLine="0"/>
        <w:jc w:val="left"/>
        <w:rPr>
          <w:rFonts w:asciiTheme="minorHAnsi" w:hAnsiTheme="minorHAnsi" w:cstheme="minorHAnsi"/>
          <w:sz w:val="24"/>
          <w:szCs w:val="24"/>
        </w:rPr>
      </w:pPr>
    </w:p>
    <w:p w14:paraId="2199E0F2" w14:textId="77777777" w:rsidR="007E6370" w:rsidRPr="009B6B5D" w:rsidRDefault="007E6370" w:rsidP="009B6B5D">
      <w:pPr>
        <w:pStyle w:val="Pripombabesedilo"/>
        <w:spacing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Svoje delo morajo opravljati strokovno, vestno, dosledno, s primerno profesionalno komunikacijo.  Varnostniki so skladno z veljavnimi predpisi dožni varovati tajne in osebne podatke zaposlenih in strank, morebitne informacije o postopkih in organizaciji naročnika ter druge podatke, </w:t>
      </w:r>
      <w:r w:rsidRPr="009B6B5D">
        <w:rPr>
          <w:rFonts w:asciiTheme="minorHAnsi" w:hAnsiTheme="minorHAnsi" w:cstheme="minorHAnsi"/>
          <w:sz w:val="24"/>
          <w:szCs w:val="24"/>
        </w:rPr>
        <w:t xml:space="preserve"> s katerimi bi se seznanili pri opravljanju svojega dela. </w:t>
      </w:r>
    </w:p>
    <w:p w14:paraId="27575C69" w14:textId="77777777" w:rsidR="007E6370" w:rsidRPr="009B6B5D" w:rsidRDefault="007E6370" w:rsidP="009B6B5D">
      <w:pPr>
        <w:pStyle w:val="Bodytext60"/>
        <w:shd w:val="clear" w:color="auto" w:fill="auto"/>
        <w:spacing w:after="0" w:line="276" w:lineRule="auto"/>
        <w:rPr>
          <w:rStyle w:val="Bodytext2"/>
          <w:rFonts w:asciiTheme="minorHAnsi" w:hAnsiTheme="minorHAnsi" w:cstheme="minorHAnsi"/>
          <w:i w:val="0"/>
          <w:color w:val="000000"/>
          <w:sz w:val="24"/>
          <w:szCs w:val="24"/>
        </w:rPr>
      </w:pPr>
      <w:r w:rsidRPr="009B6B5D">
        <w:rPr>
          <w:rStyle w:val="Bodytext6"/>
          <w:rFonts w:asciiTheme="minorHAnsi" w:hAnsiTheme="minorHAnsi" w:cstheme="minorHAnsi"/>
          <w:color w:val="000000"/>
          <w:sz w:val="24"/>
          <w:szCs w:val="24"/>
        </w:rPr>
        <w:lastRenderedPageBreak/>
        <w:t>Varnostniku med delovnim časom ni dovoljeno zapuščati delovnega mesta razen izjemoma (odziv na alarme, naloge vodje varnostnikov, izredni dogodki, odhod v toaletne prostore,...). Preden varnostnik zapusti delovno mesto, mora preveriti varnostno stanje in za seboj zakleniti npr. recepcijo, vhodna vrata. Na svoje delovno mesto se mora vrniti</w:t>
      </w:r>
      <w:r w:rsidRPr="009B6B5D">
        <w:rPr>
          <w:rStyle w:val="Bodytext6NotItalic"/>
          <w:rFonts w:asciiTheme="minorHAnsi" w:hAnsiTheme="minorHAnsi" w:cstheme="minorHAnsi"/>
          <w:color w:val="000000"/>
          <w:sz w:val="24"/>
          <w:szCs w:val="24"/>
        </w:rPr>
        <w:t xml:space="preserve"> v </w:t>
      </w:r>
      <w:r w:rsidRPr="009B6B5D">
        <w:rPr>
          <w:rStyle w:val="Bodytext6"/>
          <w:rFonts w:asciiTheme="minorHAnsi" w:hAnsiTheme="minorHAnsi" w:cstheme="minorHAnsi"/>
          <w:color w:val="000000"/>
          <w:sz w:val="24"/>
          <w:szCs w:val="24"/>
        </w:rPr>
        <w:t xml:space="preserve">najkrajšem možnem času. </w:t>
      </w:r>
      <w:r w:rsidRPr="009B6B5D">
        <w:rPr>
          <w:rStyle w:val="Bodytext2"/>
          <w:rFonts w:asciiTheme="minorHAnsi" w:hAnsiTheme="minorHAnsi" w:cstheme="minorHAnsi"/>
          <w:i w:val="0"/>
          <w:color w:val="000000"/>
          <w:sz w:val="24"/>
          <w:szCs w:val="24"/>
        </w:rPr>
        <w:t>Naročniki si pridržujejo pravico, da bodo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5D81005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38F6B511"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Varnostnik vodi evidence in poroča odgovorni osebi naročnika, deluje v skladu s profesionalnimi standardi ter standardi in zahtevami naročnika, deluje skladno z veljavno zakonodajo, sodeluje z naročnikom, zaposlenimi pri naročniku in z naročnikovimi strankami v okviru svojih pristojnosti. Izvajalec mora zagotoviti, da bodo varnostniki, ki bodo izvajali varovanje za naročnika, usposobljeni za tehnično ravnanje z naročnikovo varnostno tehnično opremo (na primer z ročnim detektorjem kovin, spremljanje video nadzornega sistema).</w:t>
      </w:r>
    </w:p>
    <w:p w14:paraId="6B8D0E2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D644110" w14:textId="77777777" w:rsidR="007E6370" w:rsidRPr="009B6B5D" w:rsidRDefault="007E6370" w:rsidP="009B6B5D">
      <w:pPr>
        <w:pStyle w:val="Pripombabesedilo"/>
        <w:spacing w:after="0"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Izvajalec zagotavlja opremljenost in razpoznavnost varnostnikov z ustrezno delovno obleko oz. uniformo, v skladu z zakonom, ki ureja zasebno varovanje. Izvajalec je dolžan zagotoviti tudi dosledno spoštovanje predpisov s področja varstva okolja, varstva pri delu, požarne varnosti, kot tudi hišnega reda ter navodil naročnikov. Izvajalec mora pisno opozoriti naročnika na pomanjkljivosti varovanja, ki jih zaznava pri izvajanju pogodbe.</w:t>
      </w:r>
    </w:p>
    <w:p w14:paraId="2A20CF77"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7C3DB1A"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774698">
        <w:rPr>
          <w:rStyle w:val="Bodytext2"/>
          <w:rFonts w:asciiTheme="minorHAnsi" w:hAnsiTheme="minorHAnsi" w:cstheme="minorHAnsi"/>
          <w:color w:val="000000"/>
          <w:sz w:val="24"/>
          <w:szCs w:val="24"/>
        </w:rPr>
        <w:t>Izvajalec mora odgovorni osebi naročnika pisno predati mesečna poročila izvajanja fizičnega varovanja do 5. dne v mesecu. Poročilo varnostne službe mora vsebovati navedbo in opis posebnih oziroma neobičajnih dogodkov, morebitne sprožitve alarmov, morebitnih izvedenih intervencijah, o opravljenih obhodih, konfliktnih situacijah, sprejemanje pošte in podobno.</w:t>
      </w:r>
      <w:r w:rsidRPr="001C4EE2">
        <w:rPr>
          <w:rStyle w:val="Bodytext2"/>
          <w:rFonts w:asciiTheme="minorHAnsi" w:hAnsiTheme="minorHAnsi" w:cstheme="minorHAnsi"/>
          <w:color w:val="000000"/>
          <w:sz w:val="24"/>
          <w:szCs w:val="24"/>
        </w:rPr>
        <w:t xml:space="preserve"> Ob</w:t>
      </w:r>
      <w:r w:rsidRPr="001C4EE2">
        <w:rPr>
          <w:rFonts w:asciiTheme="minorHAnsi" w:hAnsiTheme="minorHAnsi" w:cstheme="minorHAnsi"/>
          <w:sz w:val="24"/>
          <w:szCs w:val="24"/>
        </w:rPr>
        <w:t xml:space="preserve"> izrednih varnostnih dogodkih in odstopajočih konfliktnih situacijah, grožnjah ipd. mora varnostnik kontaktno osebo naročnika ustno seznaniti takoj, ko je mogoče.</w:t>
      </w:r>
      <w:r w:rsidRPr="009B6B5D">
        <w:rPr>
          <w:rFonts w:asciiTheme="minorHAnsi" w:hAnsiTheme="minorHAnsi" w:cstheme="minorHAnsi"/>
          <w:sz w:val="24"/>
          <w:szCs w:val="24"/>
        </w:rPr>
        <w:t xml:space="preserve"> </w:t>
      </w:r>
    </w:p>
    <w:p w14:paraId="3FB94A3D"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261DF2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Za nemoteno izvajanje vseh oblik varovanja mora izvajalec na svoje stroške na lokaciji naročnika zagotoviti in redno vzdrževati potrebno opremo za varnostnike, kot na primer brezžična komunikacijska sredstva, baterijske svetilke in podobno. </w:t>
      </w:r>
    </w:p>
    <w:p w14:paraId="3FBB9318"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A06E014"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3" w:name="_Toc120630507"/>
      <w:r w:rsidRPr="00E33134">
        <w:rPr>
          <w:rStyle w:val="Bodytext4"/>
          <w:rFonts w:asciiTheme="minorHAnsi" w:hAnsiTheme="minorHAnsi" w:cstheme="minorHAnsi"/>
          <w:b/>
          <w:bCs w:val="0"/>
          <w:color w:val="000000"/>
          <w:sz w:val="24"/>
          <w:szCs w:val="24"/>
        </w:rPr>
        <w:t>ZAHTEVE GLEDE KADRA IN OSTALE ZAHTEVE NAROČNIKA</w:t>
      </w:r>
      <w:bookmarkEnd w:id="13"/>
    </w:p>
    <w:p w14:paraId="14CF295F"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72EDA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Izvajalec bo za nemoteno izvajanje varovanja v primeru potreb na strani naročnika na podlagi naročnikove pisne zahteve začasno povečal število varnostnikov glede na dejanske potrebe. </w:t>
      </w:r>
    </w:p>
    <w:p w14:paraId="56137508"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 xml:space="preserve">Izvajalec bo naročniku pred začetkom izvajanja nalog varovanja za naročnika predal seznam zaposlenih varnostnikov, ki bo opravljali delo na lokaciji naročnika, in sicer tako za varnostnike, </w:t>
      </w:r>
      <w:r w:rsidRPr="009B6B5D">
        <w:rPr>
          <w:rStyle w:val="Bodytext2"/>
          <w:rFonts w:asciiTheme="minorHAnsi" w:hAnsiTheme="minorHAnsi" w:cstheme="minorHAnsi"/>
          <w:color w:val="000000"/>
          <w:sz w:val="24"/>
          <w:szCs w:val="24"/>
        </w:rPr>
        <w:lastRenderedPageBreak/>
        <w:t xml:space="preserve">ki bodo stalno prisotni, kot tudi za varnostnike, ki bodo nadomeščali začasno odsotnega stalnega varnostnika. Naročnik pričakuje, da bo izvajalec varovanje opravljal s stalnimi varnostniki, ki so v rednem delovnem razmerju z izbranim izvajalcem, s čim manjšo fluktuacijo pri njih. Izvajalec mora naročnika obveščati o vseh sklenjenih in prekinjenih delovnih razmerjih varnostnikov, ki bodo sodelovali pri izvajanju pogodbenih storitev za naročnika. </w:t>
      </w:r>
      <w:bookmarkStart w:id="14" w:name="_Hlk58522808"/>
      <w:r w:rsidRPr="009B6B5D">
        <w:rPr>
          <w:rStyle w:val="Bodytext2"/>
          <w:rFonts w:asciiTheme="minorHAnsi" w:hAnsiTheme="minorHAnsi" w:cstheme="minorHAnsi"/>
          <w:color w:val="000000"/>
          <w:sz w:val="24"/>
          <w:szCs w:val="24"/>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w:t>
      </w:r>
      <w:r w:rsidRPr="009B6B5D">
        <w:rPr>
          <w:rFonts w:asciiTheme="minorHAnsi" w:hAnsiTheme="minorHAnsi" w:cstheme="minorHAnsi"/>
          <w:sz w:val="24"/>
          <w:szCs w:val="24"/>
        </w:rPr>
        <w:t xml:space="preserve">napotitvi novega varnostnika na lokacijo naročnika slednjega po elektronski pošti o menjavi obvestiti takoj, ko je mogoče. </w:t>
      </w:r>
      <w:bookmarkEnd w:id="14"/>
      <w:r w:rsidRPr="009B6B5D">
        <w:rPr>
          <w:rStyle w:val="Bodytext2"/>
          <w:rFonts w:asciiTheme="minorHAnsi" w:hAnsiTheme="minorHAnsi" w:cstheme="minorHAnsi"/>
          <w:color w:val="000000"/>
          <w:sz w:val="24"/>
          <w:szCs w:val="24"/>
        </w:rPr>
        <w:t>Izvajalec bo moral naročnika nemudoma obvestiti tudi o vsakem disciplinskem ali drugem postopku, ki ga bo zoper svojega delavca sprožil v zvezi z izvajanjem pogodbenih storitev. V primeru, da zaposleni izvajalca, ki bo naloge opravljal za naročnika, ne bo več izpolnjeval predpisanih pogojev, bo moral izvajalec tega varnostnika nemudoma odstraniti z izvajanja pogodbenih storitev ter o tem obvestiti naročnika.</w:t>
      </w:r>
    </w:p>
    <w:p w14:paraId="437DA68C"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466B1F40"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5" w:name="_Toc120630508"/>
      <w:r w:rsidRPr="00E33134">
        <w:rPr>
          <w:rStyle w:val="Bodytext4"/>
          <w:rFonts w:asciiTheme="minorHAnsi" w:hAnsiTheme="minorHAnsi" w:cstheme="minorHAnsi"/>
          <w:b/>
          <w:bCs w:val="0"/>
          <w:color w:val="000000"/>
          <w:sz w:val="24"/>
          <w:szCs w:val="24"/>
        </w:rPr>
        <w:t>NAČRT VAROVANJA</w:t>
      </w:r>
      <w:bookmarkEnd w:id="15"/>
    </w:p>
    <w:p w14:paraId="169AC4A7" w14:textId="77777777" w:rsidR="007E6370" w:rsidRPr="009B6B5D" w:rsidRDefault="007E6370" w:rsidP="009B6B5D">
      <w:pPr>
        <w:pStyle w:val="Bodytext41"/>
        <w:shd w:val="clear" w:color="auto" w:fill="auto"/>
        <w:spacing w:before="0" w:line="276" w:lineRule="auto"/>
        <w:ind w:firstLine="0"/>
        <w:rPr>
          <w:rFonts w:asciiTheme="minorHAnsi" w:hAnsiTheme="minorHAnsi" w:cstheme="minorHAnsi"/>
          <w:sz w:val="24"/>
          <w:szCs w:val="24"/>
        </w:rPr>
      </w:pPr>
    </w:p>
    <w:p w14:paraId="4A76EB72" w14:textId="2D33049A"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Naročnik pričakuje, da bo izbrani izvajalec izdelal načrt varovanja skladno z zahtevami iz zakona, ki ureja zasebno varovanje, za izvajanje varovanja z varnostnikom in obhodov za naročnika v roku </w:t>
      </w:r>
      <w:r w:rsidR="00653B3B" w:rsidRPr="00653B3B">
        <w:rPr>
          <w:rStyle w:val="Bodytext2"/>
          <w:rFonts w:asciiTheme="minorHAnsi" w:hAnsiTheme="minorHAnsi" w:cstheme="minorHAnsi"/>
          <w:color w:val="000000"/>
          <w:sz w:val="24"/>
          <w:szCs w:val="24"/>
        </w:rPr>
        <w:t>30</w:t>
      </w:r>
      <w:r w:rsidR="00D31614" w:rsidRPr="00653B3B">
        <w:rPr>
          <w:rStyle w:val="Bodytext2"/>
          <w:rFonts w:asciiTheme="minorHAnsi" w:hAnsiTheme="minorHAnsi" w:cstheme="minorHAnsi"/>
          <w:color w:val="000000"/>
          <w:sz w:val="24"/>
          <w:szCs w:val="24"/>
        </w:rPr>
        <w:t xml:space="preserve"> </w:t>
      </w:r>
      <w:r w:rsidR="007025E8" w:rsidRPr="00653B3B">
        <w:rPr>
          <w:rStyle w:val="Bodytext2"/>
          <w:rFonts w:asciiTheme="minorHAnsi" w:hAnsiTheme="minorHAnsi" w:cstheme="minorHAnsi"/>
          <w:color w:val="000000"/>
          <w:sz w:val="24"/>
          <w:szCs w:val="24"/>
        </w:rPr>
        <w:t>delovnih dni</w:t>
      </w:r>
      <w:r w:rsidR="007025E8" w:rsidRPr="009B6B5D">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 xml:space="preserve">od podpisa pogodbe. Izvajalec bo moral načrt varovanja v času izvajanja pogodbenih del dopolniti ob spremembah ogroženosti, ob dodanih pristojnostih in nalogah službe varovanja ali na zahtevo naročnika v varnostno utemeljenih primerih. </w:t>
      </w:r>
      <w:r w:rsidRPr="009B6B5D">
        <w:rPr>
          <w:rStyle w:val="Bodytext2"/>
          <w:rFonts w:asciiTheme="minorHAnsi" w:hAnsiTheme="minorHAnsi" w:cstheme="minorHAnsi"/>
          <w:sz w:val="24"/>
          <w:szCs w:val="24"/>
        </w:rPr>
        <w:t>Izvajalec mora zagotoviti, da se načrt varovanja sproti posodablja, glede na spremenjene varnostne razmere in oceno stopenj tveganj.</w:t>
      </w:r>
    </w:p>
    <w:p w14:paraId="4F3357C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7FBAF4DB" w14:textId="77777777" w:rsidR="007E6370" w:rsidRPr="009B6B5D" w:rsidRDefault="007E6370" w:rsidP="009B6B5D">
      <w:pPr>
        <w:pStyle w:val="Bodytext41"/>
        <w:shd w:val="clear" w:color="auto" w:fill="auto"/>
        <w:spacing w:before="0" w:line="276" w:lineRule="auto"/>
        <w:ind w:firstLine="0"/>
        <w:rPr>
          <w:rStyle w:val="Bodytext2"/>
          <w:rFonts w:asciiTheme="minorHAnsi" w:hAnsiTheme="minorHAnsi" w:cstheme="minorHAnsi"/>
          <w:b w:val="0"/>
          <w:bCs w:val="0"/>
          <w:sz w:val="24"/>
          <w:szCs w:val="24"/>
        </w:rPr>
      </w:pPr>
      <w:r w:rsidRPr="009B6B5D">
        <w:rPr>
          <w:rStyle w:val="Bodytext2"/>
          <w:rFonts w:asciiTheme="minorHAnsi" w:hAnsiTheme="minorHAnsi" w:cstheme="minorHAnsi"/>
          <w:b w:val="0"/>
          <w:bCs w:val="0"/>
          <w:sz w:val="24"/>
          <w:szCs w:val="24"/>
        </w:rPr>
        <w:t>Izvajalec bo ob pričetku izvajanja pogodbe v sodelovanju z naročnikom pregledal in po potrebi dopolnil že sprejeto oceno tveganja v delu, ki se nanaša na izvajanje storitev, ki so predmet tega razpisa.</w:t>
      </w:r>
    </w:p>
    <w:p w14:paraId="42508306" w14:textId="77777777" w:rsidR="007E6370" w:rsidRPr="009B6B5D" w:rsidRDefault="007E6370" w:rsidP="009B6B5D">
      <w:pPr>
        <w:pStyle w:val="Bodytext41"/>
        <w:shd w:val="clear" w:color="auto" w:fill="auto"/>
        <w:spacing w:before="0" w:line="276" w:lineRule="auto"/>
        <w:ind w:firstLine="0"/>
        <w:jc w:val="left"/>
        <w:rPr>
          <w:rStyle w:val="Bodytext4"/>
          <w:rFonts w:asciiTheme="minorHAnsi" w:hAnsiTheme="minorHAnsi" w:cstheme="minorHAnsi"/>
          <w:b/>
          <w:bCs/>
          <w:sz w:val="24"/>
          <w:szCs w:val="24"/>
        </w:rPr>
      </w:pPr>
    </w:p>
    <w:p w14:paraId="381E30A1" w14:textId="11AB40B9" w:rsidR="007E6370" w:rsidRDefault="007E6370" w:rsidP="00B516FA">
      <w:pPr>
        <w:pStyle w:val="Naslov1"/>
        <w:spacing w:line="276" w:lineRule="auto"/>
        <w:rPr>
          <w:rStyle w:val="Bodytext4"/>
          <w:rFonts w:asciiTheme="minorHAnsi" w:hAnsiTheme="minorHAnsi" w:cstheme="minorHAnsi"/>
          <w:b/>
          <w:bCs w:val="0"/>
          <w:color w:val="000000"/>
          <w:sz w:val="24"/>
          <w:szCs w:val="24"/>
        </w:rPr>
      </w:pPr>
      <w:bookmarkStart w:id="16" w:name="_Toc120630509"/>
      <w:r w:rsidRPr="00370867">
        <w:rPr>
          <w:rStyle w:val="Bodytext4"/>
          <w:rFonts w:asciiTheme="minorHAnsi" w:hAnsiTheme="minorHAnsi" w:cstheme="minorHAnsi"/>
          <w:b/>
          <w:bCs w:val="0"/>
          <w:color w:val="000000"/>
          <w:sz w:val="24"/>
          <w:szCs w:val="24"/>
        </w:rPr>
        <w:t xml:space="preserve">OCENJEN OBSEG DELA ZA OBDOBJE </w:t>
      </w:r>
      <w:r w:rsidR="00EA0D24" w:rsidRPr="00370867">
        <w:rPr>
          <w:rStyle w:val="Bodytext4"/>
          <w:rFonts w:asciiTheme="minorHAnsi" w:hAnsiTheme="minorHAnsi" w:cstheme="minorHAnsi"/>
          <w:b/>
          <w:bCs w:val="0"/>
          <w:color w:val="000000"/>
          <w:sz w:val="24"/>
          <w:szCs w:val="24"/>
        </w:rPr>
        <w:t>24</w:t>
      </w:r>
      <w:r w:rsidRPr="00370867">
        <w:rPr>
          <w:rStyle w:val="Bodytext4"/>
          <w:rFonts w:asciiTheme="minorHAnsi" w:hAnsiTheme="minorHAnsi" w:cstheme="minorHAnsi"/>
          <w:b/>
          <w:bCs w:val="0"/>
          <w:color w:val="000000"/>
          <w:sz w:val="24"/>
          <w:szCs w:val="24"/>
        </w:rPr>
        <w:t xml:space="preserve"> MESECEV</w:t>
      </w:r>
      <w:bookmarkEnd w:id="16"/>
    </w:p>
    <w:p w14:paraId="71DEC6FB" w14:textId="77777777" w:rsidR="00B516FA" w:rsidRPr="00B516FA" w:rsidRDefault="00B516FA" w:rsidP="00B516FA"/>
    <w:p w14:paraId="418F8554" w14:textId="4242D31C" w:rsidR="00AB1FA3" w:rsidRPr="00370867" w:rsidRDefault="007E6370" w:rsidP="009B6B5D">
      <w:pPr>
        <w:pStyle w:val="Bodytext21"/>
        <w:shd w:val="clear" w:color="auto" w:fill="auto"/>
        <w:spacing w:before="0" w:line="276" w:lineRule="auto"/>
        <w:ind w:firstLine="0"/>
        <w:rPr>
          <w:rStyle w:val="Bodytext22"/>
          <w:rFonts w:asciiTheme="minorHAnsi" w:hAnsiTheme="minorHAnsi" w:cstheme="minorHAnsi"/>
          <w:color w:val="000000"/>
          <w:sz w:val="24"/>
          <w:szCs w:val="24"/>
        </w:rPr>
      </w:pPr>
      <w:r w:rsidRPr="00370867">
        <w:rPr>
          <w:rStyle w:val="Bodytext22"/>
          <w:rFonts w:asciiTheme="minorHAnsi" w:hAnsiTheme="minorHAnsi" w:cstheme="minorHAnsi"/>
          <w:color w:val="000000"/>
          <w:sz w:val="24"/>
          <w:szCs w:val="24"/>
        </w:rPr>
        <w:t>Okvirno ocenjeno število ur izvajanja storitev z varnostnikom z vključenimi receptorskimi deli</w:t>
      </w:r>
      <w:r w:rsidR="0095466D" w:rsidRPr="00370867">
        <w:rPr>
          <w:rStyle w:val="Bodytext22"/>
          <w:rFonts w:asciiTheme="minorHAnsi" w:hAnsiTheme="minorHAnsi" w:cstheme="minorHAnsi"/>
          <w:color w:val="000000"/>
          <w:sz w:val="24"/>
          <w:szCs w:val="24"/>
        </w:rPr>
        <w:t>:</w:t>
      </w:r>
      <w:r w:rsidRPr="00370867">
        <w:rPr>
          <w:rStyle w:val="Bodytext22"/>
          <w:rFonts w:asciiTheme="minorHAnsi" w:hAnsiTheme="minorHAnsi" w:cstheme="minorHAnsi"/>
          <w:color w:val="000000"/>
          <w:sz w:val="24"/>
          <w:szCs w:val="24"/>
        </w:rPr>
        <w:t xml:space="preserve"> </w:t>
      </w:r>
    </w:p>
    <w:p w14:paraId="66542DD4" w14:textId="64C5C249" w:rsidR="00370867" w:rsidRPr="00CE09C8" w:rsidRDefault="007F2973" w:rsidP="009B6B5D">
      <w:pPr>
        <w:pStyle w:val="Bodytext21"/>
        <w:shd w:val="clear" w:color="auto" w:fill="auto"/>
        <w:spacing w:before="0" w:line="276" w:lineRule="auto"/>
        <w:ind w:firstLine="0"/>
        <w:rPr>
          <w:rFonts w:asciiTheme="minorHAnsi" w:hAnsiTheme="minorHAnsi" w:cstheme="minorHAnsi"/>
          <w:sz w:val="24"/>
          <w:szCs w:val="24"/>
        </w:rPr>
      </w:pPr>
      <w:r w:rsidRPr="00370867">
        <w:rPr>
          <w:rFonts w:asciiTheme="minorHAnsi" w:hAnsiTheme="minorHAnsi" w:cstheme="minorHAnsi"/>
          <w:sz w:val="24"/>
          <w:szCs w:val="24"/>
        </w:rPr>
        <w:t>-</w:t>
      </w:r>
      <w:r w:rsidRPr="00370867">
        <w:rPr>
          <w:rFonts w:asciiTheme="minorHAnsi" w:hAnsiTheme="minorHAnsi" w:cstheme="minorHAnsi"/>
          <w:sz w:val="24"/>
          <w:szCs w:val="24"/>
        </w:rPr>
        <w:tab/>
        <w:t xml:space="preserve">Izvajanje varovanja vključujoč receptorska dela: prisotnost enega (1) varnostnika na lokaciji, </w:t>
      </w:r>
      <w:r w:rsidR="00781968" w:rsidRPr="00370867">
        <w:rPr>
          <w:rFonts w:asciiTheme="minorHAnsi" w:hAnsiTheme="minorHAnsi" w:cstheme="minorHAnsi"/>
          <w:sz w:val="24"/>
          <w:szCs w:val="24"/>
        </w:rPr>
        <w:t>24</w:t>
      </w:r>
      <w:r w:rsidRPr="00370867">
        <w:rPr>
          <w:rFonts w:asciiTheme="minorHAnsi" w:hAnsiTheme="minorHAnsi" w:cstheme="minorHAnsi"/>
          <w:sz w:val="24"/>
          <w:szCs w:val="24"/>
        </w:rPr>
        <w:t xml:space="preserve"> ur dnevno</w:t>
      </w:r>
      <w:r w:rsidR="00781968" w:rsidRPr="00370867">
        <w:rPr>
          <w:rFonts w:asciiTheme="minorHAnsi" w:hAnsiTheme="minorHAnsi" w:cstheme="minorHAnsi"/>
          <w:sz w:val="24"/>
          <w:szCs w:val="24"/>
        </w:rPr>
        <w:t>, 7</w:t>
      </w:r>
      <w:r w:rsidRPr="00370867">
        <w:rPr>
          <w:rFonts w:asciiTheme="minorHAnsi" w:hAnsiTheme="minorHAnsi" w:cstheme="minorHAnsi"/>
          <w:sz w:val="24"/>
          <w:szCs w:val="24"/>
        </w:rPr>
        <w:t xml:space="preserve"> dni tedensko, </w:t>
      </w:r>
      <w:r w:rsidR="00781968" w:rsidRPr="00370867">
        <w:rPr>
          <w:rFonts w:asciiTheme="minorHAnsi" w:hAnsiTheme="minorHAnsi" w:cstheme="minorHAnsi"/>
          <w:sz w:val="24"/>
          <w:szCs w:val="24"/>
        </w:rPr>
        <w:t>365 dni</w:t>
      </w:r>
      <w:r w:rsidRPr="00370867">
        <w:rPr>
          <w:rFonts w:asciiTheme="minorHAnsi" w:hAnsiTheme="minorHAnsi" w:cstheme="minorHAnsi"/>
          <w:sz w:val="24"/>
          <w:szCs w:val="24"/>
        </w:rPr>
        <w:t xml:space="preserve">,  okvirno število ur </w:t>
      </w:r>
      <w:r w:rsidRPr="00370867">
        <w:rPr>
          <w:rFonts w:asciiTheme="minorHAnsi" w:hAnsiTheme="minorHAnsi" w:cstheme="minorHAnsi"/>
          <w:b/>
          <w:bCs/>
          <w:sz w:val="24"/>
          <w:szCs w:val="24"/>
        </w:rPr>
        <w:t>1</w:t>
      </w:r>
      <w:r w:rsidR="00781968" w:rsidRPr="00370867">
        <w:rPr>
          <w:rFonts w:asciiTheme="minorHAnsi" w:hAnsiTheme="minorHAnsi" w:cstheme="minorHAnsi"/>
          <w:b/>
          <w:bCs/>
          <w:sz w:val="24"/>
          <w:szCs w:val="24"/>
        </w:rPr>
        <w:t>7544</w:t>
      </w:r>
      <w:r w:rsidRPr="00370867">
        <w:rPr>
          <w:rFonts w:asciiTheme="minorHAnsi" w:hAnsiTheme="minorHAnsi" w:cstheme="minorHAnsi"/>
          <w:sz w:val="24"/>
          <w:szCs w:val="24"/>
        </w:rPr>
        <w:t xml:space="preserve"> v </w:t>
      </w:r>
      <w:r w:rsidR="00AB1FA3">
        <w:rPr>
          <w:rFonts w:asciiTheme="minorHAnsi" w:hAnsiTheme="minorHAnsi" w:cstheme="minorHAnsi"/>
          <w:sz w:val="24"/>
          <w:szCs w:val="24"/>
        </w:rPr>
        <w:t>2 letih</w:t>
      </w:r>
      <w:r w:rsidRPr="00370867">
        <w:rPr>
          <w:rFonts w:asciiTheme="minorHAnsi" w:hAnsiTheme="minorHAnsi" w:cstheme="minorHAnsi"/>
          <w:sz w:val="24"/>
          <w:szCs w:val="24"/>
        </w:rPr>
        <w:t>;</w:t>
      </w:r>
    </w:p>
    <w:p w14:paraId="1A7AD036" w14:textId="677AAE42" w:rsidR="007E6370" w:rsidRPr="00370867" w:rsidRDefault="007E6370" w:rsidP="009B6B5D">
      <w:pPr>
        <w:pStyle w:val="Bodytext21"/>
        <w:numPr>
          <w:ilvl w:val="0"/>
          <w:numId w:val="3"/>
        </w:numPr>
        <w:shd w:val="clear" w:color="auto" w:fill="auto"/>
        <w:spacing w:before="0" w:line="276" w:lineRule="auto"/>
        <w:jc w:val="left"/>
        <w:rPr>
          <w:rStyle w:val="Bodytext2"/>
          <w:rFonts w:asciiTheme="minorHAnsi" w:hAnsiTheme="minorHAnsi" w:cstheme="minorHAnsi"/>
          <w:sz w:val="24"/>
          <w:szCs w:val="24"/>
        </w:rPr>
      </w:pPr>
      <w:r w:rsidRPr="00370867">
        <w:rPr>
          <w:rStyle w:val="Bodytext2"/>
          <w:rFonts w:asciiTheme="minorHAnsi" w:hAnsiTheme="minorHAnsi" w:cstheme="minorHAnsi"/>
          <w:color w:val="000000"/>
          <w:sz w:val="24"/>
          <w:szCs w:val="24"/>
        </w:rPr>
        <w:t xml:space="preserve">Izvajanje varovanja vključujoč receptorska dela: </w:t>
      </w:r>
      <w:r w:rsidR="00994E0D">
        <w:rPr>
          <w:rStyle w:val="Bodytext2"/>
          <w:rFonts w:asciiTheme="minorHAnsi" w:hAnsiTheme="minorHAnsi" w:cstheme="minorHAnsi"/>
          <w:color w:val="000000"/>
          <w:sz w:val="24"/>
          <w:szCs w:val="24"/>
        </w:rPr>
        <w:t xml:space="preserve">dodatna </w:t>
      </w:r>
      <w:r w:rsidRPr="00370867">
        <w:rPr>
          <w:rStyle w:val="Bodytext2"/>
          <w:rFonts w:asciiTheme="minorHAnsi" w:hAnsiTheme="minorHAnsi" w:cstheme="minorHAnsi"/>
          <w:color w:val="000000"/>
          <w:sz w:val="24"/>
          <w:szCs w:val="24"/>
        </w:rPr>
        <w:t xml:space="preserve">prisotnost </w:t>
      </w:r>
      <w:r w:rsidR="00994E0D">
        <w:rPr>
          <w:rStyle w:val="Bodytext2"/>
          <w:rFonts w:asciiTheme="minorHAnsi" w:hAnsiTheme="minorHAnsi" w:cstheme="minorHAnsi"/>
          <w:color w:val="000000"/>
          <w:sz w:val="24"/>
          <w:szCs w:val="24"/>
        </w:rPr>
        <w:t>enega (1) varnostnika</w:t>
      </w:r>
      <w:r w:rsidRPr="00370867">
        <w:rPr>
          <w:rStyle w:val="Bodytext2"/>
          <w:rFonts w:asciiTheme="minorHAnsi" w:hAnsiTheme="minorHAnsi" w:cstheme="minorHAnsi"/>
          <w:color w:val="000000"/>
          <w:sz w:val="24"/>
          <w:szCs w:val="24"/>
        </w:rPr>
        <w:t xml:space="preserve"> na lokaciji</w:t>
      </w:r>
      <w:r w:rsidR="00994E0D">
        <w:rPr>
          <w:rStyle w:val="Bodytext2"/>
          <w:rFonts w:asciiTheme="minorHAnsi" w:hAnsiTheme="minorHAnsi" w:cstheme="minorHAnsi"/>
          <w:color w:val="000000"/>
          <w:sz w:val="24"/>
          <w:szCs w:val="24"/>
        </w:rPr>
        <w:t xml:space="preserve"> med delovnimi dnevi</w:t>
      </w:r>
      <w:r w:rsidRPr="00370867">
        <w:rPr>
          <w:rStyle w:val="Bodytext2"/>
          <w:rFonts w:asciiTheme="minorHAnsi" w:hAnsiTheme="minorHAnsi" w:cstheme="minorHAnsi"/>
          <w:color w:val="000000"/>
          <w:sz w:val="24"/>
          <w:szCs w:val="24"/>
        </w:rPr>
        <w:t xml:space="preserve">, </w:t>
      </w:r>
      <w:r w:rsidR="00781968" w:rsidRPr="00370867">
        <w:rPr>
          <w:rStyle w:val="Bodytext2"/>
          <w:rFonts w:asciiTheme="minorHAnsi" w:hAnsiTheme="minorHAnsi" w:cstheme="minorHAnsi"/>
          <w:color w:val="000000"/>
          <w:sz w:val="24"/>
          <w:szCs w:val="24"/>
        </w:rPr>
        <w:t>8</w:t>
      </w:r>
      <w:r w:rsidRPr="00370867">
        <w:rPr>
          <w:rStyle w:val="Bodytext2"/>
          <w:rFonts w:asciiTheme="minorHAnsi" w:hAnsiTheme="minorHAnsi" w:cstheme="minorHAnsi"/>
          <w:color w:val="000000"/>
          <w:sz w:val="24"/>
          <w:szCs w:val="24"/>
        </w:rPr>
        <w:t xml:space="preserve"> ur dnevno (od </w:t>
      </w:r>
      <w:r w:rsidR="00781968" w:rsidRPr="00370867">
        <w:rPr>
          <w:rStyle w:val="Bodytext2"/>
          <w:rFonts w:asciiTheme="minorHAnsi" w:hAnsiTheme="minorHAnsi" w:cstheme="minorHAnsi"/>
          <w:color w:val="000000"/>
          <w:sz w:val="24"/>
          <w:szCs w:val="24"/>
        </w:rPr>
        <w:t>7.30</w:t>
      </w:r>
      <w:r w:rsidRPr="00370867">
        <w:rPr>
          <w:rStyle w:val="Bodytext2"/>
          <w:rFonts w:asciiTheme="minorHAnsi" w:hAnsiTheme="minorHAnsi" w:cstheme="minorHAnsi"/>
          <w:color w:val="000000"/>
          <w:sz w:val="24"/>
          <w:szCs w:val="24"/>
        </w:rPr>
        <w:t xml:space="preserve"> do </w:t>
      </w:r>
      <w:r w:rsidR="00781968" w:rsidRPr="00370867">
        <w:rPr>
          <w:rStyle w:val="Bodytext2"/>
          <w:rFonts w:asciiTheme="minorHAnsi" w:hAnsiTheme="minorHAnsi" w:cstheme="minorHAnsi"/>
          <w:color w:val="000000"/>
          <w:sz w:val="24"/>
          <w:szCs w:val="24"/>
        </w:rPr>
        <w:t>15.30</w:t>
      </w:r>
      <w:r w:rsidRPr="00370867">
        <w:rPr>
          <w:rStyle w:val="Bodytext2"/>
          <w:rFonts w:asciiTheme="minorHAnsi" w:hAnsiTheme="minorHAnsi" w:cstheme="minorHAnsi"/>
          <w:color w:val="000000"/>
          <w:sz w:val="24"/>
          <w:szCs w:val="24"/>
        </w:rPr>
        <w:t xml:space="preserve"> ure), 5 dni tedensko, 52 tednov  - okvirno </w:t>
      </w:r>
      <w:r w:rsidR="00370867" w:rsidRPr="00370867">
        <w:rPr>
          <w:rStyle w:val="Bodytext2"/>
          <w:rFonts w:asciiTheme="minorHAnsi" w:hAnsiTheme="minorHAnsi" w:cstheme="minorHAnsi"/>
          <w:b/>
          <w:bCs/>
          <w:color w:val="000000"/>
          <w:sz w:val="24"/>
          <w:szCs w:val="24"/>
        </w:rPr>
        <w:t xml:space="preserve">1992 </w:t>
      </w:r>
      <w:r w:rsidRPr="00370867">
        <w:rPr>
          <w:rStyle w:val="Bodytext2"/>
          <w:rFonts w:asciiTheme="minorHAnsi" w:hAnsiTheme="minorHAnsi" w:cstheme="minorHAnsi"/>
          <w:b/>
          <w:bCs/>
          <w:sz w:val="24"/>
          <w:szCs w:val="24"/>
        </w:rPr>
        <w:t>ur letno</w:t>
      </w:r>
      <w:r w:rsidRPr="00370867">
        <w:rPr>
          <w:rStyle w:val="Bodytext2"/>
          <w:rFonts w:asciiTheme="minorHAnsi" w:hAnsiTheme="minorHAnsi" w:cstheme="minorHAnsi"/>
          <w:sz w:val="24"/>
          <w:szCs w:val="24"/>
        </w:rPr>
        <w:t xml:space="preserve">,  okvirno število ur </w:t>
      </w:r>
      <w:r w:rsidR="00370867" w:rsidRPr="00370867">
        <w:rPr>
          <w:rStyle w:val="Bodytext2"/>
          <w:rFonts w:asciiTheme="minorHAnsi" w:hAnsiTheme="minorHAnsi" w:cstheme="minorHAnsi"/>
          <w:b/>
          <w:bCs/>
          <w:sz w:val="24"/>
          <w:szCs w:val="24"/>
        </w:rPr>
        <w:t>3984</w:t>
      </w:r>
      <w:r w:rsidRPr="00370867">
        <w:rPr>
          <w:rStyle w:val="Bodytext2"/>
          <w:rFonts w:asciiTheme="minorHAnsi" w:hAnsiTheme="minorHAnsi" w:cstheme="minorHAnsi"/>
          <w:b/>
          <w:bCs/>
          <w:sz w:val="24"/>
          <w:szCs w:val="24"/>
        </w:rPr>
        <w:t xml:space="preserve"> v</w:t>
      </w:r>
      <w:r w:rsidRPr="00370867">
        <w:rPr>
          <w:rStyle w:val="Bodytext2"/>
          <w:rFonts w:asciiTheme="minorHAnsi" w:hAnsiTheme="minorHAnsi" w:cstheme="minorHAnsi"/>
          <w:sz w:val="24"/>
          <w:szCs w:val="24"/>
        </w:rPr>
        <w:t xml:space="preserve"> </w:t>
      </w:r>
      <w:r w:rsidR="00AB1FA3">
        <w:rPr>
          <w:rStyle w:val="Bodytext2"/>
          <w:rFonts w:asciiTheme="minorHAnsi" w:hAnsiTheme="minorHAnsi" w:cstheme="minorHAnsi"/>
          <w:sz w:val="24"/>
          <w:szCs w:val="24"/>
        </w:rPr>
        <w:t>2 letih.</w:t>
      </w:r>
    </w:p>
    <w:p w14:paraId="3104D3A1" w14:textId="7D3E91ED" w:rsidR="007E6370" w:rsidRDefault="007E6370" w:rsidP="009B6B5D">
      <w:pPr>
        <w:pStyle w:val="Bodytext21"/>
        <w:shd w:val="clear" w:color="auto" w:fill="auto"/>
        <w:spacing w:before="0" w:line="276" w:lineRule="auto"/>
        <w:ind w:firstLine="0"/>
        <w:jc w:val="left"/>
        <w:rPr>
          <w:rFonts w:asciiTheme="minorHAnsi" w:hAnsiTheme="minorHAnsi" w:cstheme="minorHAnsi"/>
          <w:sz w:val="24"/>
          <w:szCs w:val="24"/>
        </w:rPr>
      </w:pPr>
    </w:p>
    <w:p w14:paraId="4312E4E8" w14:textId="77777777" w:rsidR="007F2973" w:rsidRPr="009B6B5D" w:rsidRDefault="007F2973" w:rsidP="009B6B5D">
      <w:pPr>
        <w:pStyle w:val="Bodytext21"/>
        <w:shd w:val="clear" w:color="auto" w:fill="auto"/>
        <w:spacing w:before="0" w:line="276" w:lineRule="auto"/>
        <w:ind w:firstLine="0"/>
        <w:jc w:val="left"/>
        <w:rPr>
          <w:rFonts w:asciiTheme="minorHAnsi" w:hAnsiTheme="minorHAnsi" w:cstheme="minorHAnsi"/>
          <w:sz w:val="24"/>
          <w:szCs w:val="24"/>
        </w:rPr>
      </w:pPr>
    </w:p>
    <w:p w14:paraId="213792F1" w14:textId="77777777" w:rsidR="007E6370" w:rsidRPr="009B6B5D" w:rsidRDefault="007E6370" w:rsidP="009B6B5D">
      <w:pPr>
        <w:pStyle w:val="Pripombabesedilo"/>
        <w:spacing w:line="276" w:lineRule="auto"/>
        <w:jc w:val="both"/>
        <w:rPr>
          <w:rFonts w:asciiTheme="minorHAnsi" w:hAnsiTheme="minorHAnsi" w:cstheme="minorHAnsi"/>
          <w:sz w:val="24"/>
          <w:szCs w:val="24"/>
        </w:rPr>
      </w:pPr>
      <w:r w:rsidRPr="009B6B5D">
        <w:rPr>
          <w:rStyle w:val="Bodytext2"/>
          <w:rFonts w:asciiTheme="minorHAnsi" w:hAnsiTheme="minorHAnsi" w:cstheme="minorHAnsi"/>
          <w:sz w:val="24"/>
          <w:szCs w:val="24"/>
        </w:rPr>
        <w:lastRenderedPageBreak/>
        <w:t xml:space="preserve">Naročniki si v času trajanja pogodbe pridržujejo pravico do spremembe števila ur, kakor tudi do spremembe števila varnostnikov, glede na spremembe potreb ali zmožnosti naročnika (npr. nepredvideni varnostni dogodki, povečana potreba po varovanju oseb, pomanjkanje finančnih sredstev ipd.). Izbrani izvajalec je dolžan zagotoviti povečan obseg storitev, ki ni zajet v pogodbi, če naročnik storitev potrebuje in naroči, po pogodbeni ceni. </w:t>
      </w:r>
    </w:p>
    <w:p w14:paraId="6C0CFE04"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b/>
          <w:sz w:val="24"/>
          <w:szCs w:val="24"/>
        </w:rPr>
      </w:pPr>
    </w:p>
    <w:p w14:paraId="4979D0D2" w14:textId="77777777" w:rsidR="007E6370" w:rsidRPr="009B6B5D" w:rsidRDefault="007E6370" w:rsidP="009B6B5D">
      <w:pPr>
        <w:pStyle w:val="Glava"/>
        <w:spacing w:line="276" w:lineRule="auto"/>
        <w:rPr>
          <w:rFonts w:asciiTheme="minorHAnsi" w:hAnsiTheme="minorHAnsi" w:cstheme="minorHAnsi"/>
          <w:szCs w:val="24"/>
        </w:rPr>
      </w:pPr>
    </w:p>
    <w:p w14:paraId="614CDB62" w14:textId="77777777" w:rsidR="007E6370" w:rsidRPr="009B6B5D" w:rsidRDefault="007E6370" w:rsidP="009B6B5D">
      <w:pPr>
        <w:autoSpaceDE w:val="0"/>
        <w:autoSpaceDN w:val="0"/>
        <w:adjustRightInd w:val="0"/>
        <w:spacing w:line="276" w:lineRule="auto"/>
        <w:jc w:val="right"/>
        <w:rPr>
          <w:rFonts w:asciiTheme="minorHAnsi" w:eastAsia="Calibri" w:hAnsiTheme="minorHAnsi" w:cstheme="minorHAnsi"/>
          <w:bCs/>
          <w:color w:val="000000"/>
          <w:szCs w:val="24"/>
          <w:lang w:eastAsia="sl-SI"/>
        </w:rPr>
      </w:pPr>
    </w:p>
    <w:p w14:paraId="5C89294C" w14:textId="77777777" w:rsidR="007E6370" w:rsidRPr="009B6B5D" w:rsidRDefault="007E6370" w:rsidP="009B6B5D">
      <w:pPr>
        <w:spacing w:line="276" w:lineRule="auto"/>
        <w:jc w:val="left"/>
        <w:rPr>
          <w:rFonts w:asciiTheme="minorHAnsi" w:hAnsiTheme="minorHAnsi" w:cstheme="minorHAnsi"/>
          <w:szCs w:val="24"/>
        </w:rPr>
      </w:pPr>
    </w:p>
    <w:p w14:paraId="15023BA1"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11B63C00"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0A010961" w14:textId="77777777" w:rsidR="007E6370" w:rsidRPr="009B6B5D" w:rsidRDefault="007E6370" w:rsidP="009B6B5D">
      <w:pPr>
        <w:spacing w:line="276" w:lineRule="auto"/>
        <w:rPr>
          <w:rFonts w:asciiTheme="minorHAnsi" w:hAnsiTheme="minorHAnsi" w:cstheme="minorHAnsi"/>
          <w:color w:val="010000"/>
          <w:szCs w:val="24"/>
          <w:lang w:eastAsia="sl-SI"/>
        </w:rPr>
      </w:pPr>
    </w:p>
    <w:p w14:paraId="64D17400" w14:textId="77777777" w:rsidR="007E6370" w:rsidRPr="009B6B5D" w:rsidRDefault="007E6370" w:rsidP="009B6B5D">
      <w:pPr>
        <w:spacing w:line="276" w:lineRule="auto"/>
        <w:rPr>
          <w:rFonts w:asciiTheme="minorHAnsi" w:hAnsiTheme="minorHAnsi" w:cstheme="minorHAnsi"/>
          <w:color w:val="010000"/>
          <w:szCs w:val="24"/>
          <w:lang w:eastAsia="sl-SI"/>
        </w:rPr>
      </w:pPr>
    </w:p>
    <w:p w14:paraId="478C1C16" w14:textId="289B6D85" w:rsidR="007E6370" w:rsidRPr="000A505D" w:rsidRDefault="007E6370" w:rsidP="000A505D">
      <w:pPr>
        <w:tabs>
          <w:tab w:val="center" w:pos="6804"/>
        </w:tabs>
        <w:spacing w:line="276" w:lineRule="auto"/>
        <w:rPr>
          <w:rFonts w:asciiTheme="minorHAnsi" w:hAnsiTheme="minorHAnsi" w:cstheme="minorHAnsi"/>
          <w:color w:val="010000"/>
          <w:szCs w:val="24"/>
          <w:lang w:eastAsia="sl-SI"/>
        </w:rPr>
      </w:pPr>
    </w:p>
    <w:sectPr w:rsidR="007E6370" w:rsidRPr="000A505D" w:rsidSect="00F07519">
      <w:footerReference w:type="default" r:id="rId7"/>
      <w:headerReference w:type="first" r:id="rId8"/>
      <w:footerReference w:type="first" r:id="rId9"/>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CC9D" w14:textId="77777777" w:rsidR="008F5079" w:rsidRDefault="008F5079" w:rsidP="003B15A3">
      <w:r>
        <w:separator/>
      </w:r>
    </w:p>
  </w:endnote>
  <w:endnote w:type="continuationSeparator" w:id="0">
    <w:p w14:paraId="60A91C38"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CBAA" w14:textId="262ECDF0"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6FE2B5FF" wp14:editId="676CFAE9">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6A2029">
      <w:rPr>
        <w:rFonts w:ascii="Calibri" w:hAnsi="Calibri" w:cs="Calibri"/>
        <w:noProof/>
        <w:sz w:val="22"/>
        <w:szCs w:val="16"/>
      </w:rPr>
      <w:t>8</w:t>
    </w:r>
    <w:r w:rsidR="00B25470" w:rsidRPr="00F07519">
      <w:rPr>
        <w:rFonts w:ascii="Calibri" w:hAnsi="Calibri" w:cs="Calibri"/>
        <w:noProof/>
        <w:sz w:val="22"/>
        <w:szCs w:val="16"/>
      </w:rPr>
      <w:fldChar w:fldCharType="end"/>
    </w:r>
  </w:p>
  <w:p w14:paraId="544F0196" w14:textId="77777777" w:rsidR="00F07519" w:rsidRDefault="00F07519" w:rsidP="00B25470">
    <w:pPr>
      <w:jc w:val="right"/>
      <w:rPr>
        <w:rFonts w:ascii="Calibri" w:hAnsi="Calibri" w:cs="Calibri"/>
        <w:sz w:val="22"/>
        <w:szCs w:val="16"/>
      </w:rPr>
    </w:pPr>
  </w:p>
  <w:p w14:paraId="75FCC69C"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55DB" w14:textId="2B6B7F4E"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5E5BE31C" wp14:editId="0624A45C">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6A2029">
      <w:rPr>
        <w:rStyle w:val="Xnoga"/>
        <w:rFonts w:ascii="Calibri" w:hAnsi="Calibri" w:cs="Calibri"/>
        <w:noProof/>
        <w:sz w:val="22"/>
      </w:rPr>
      <w:t>8</w:t>
    </w:r>
    <w:r w:rsidR="007947BD" w:rsidRPr="00F07519">
      <w:rPr>
        <w:rStyle w:val="Xnoga"/>
        <w:rFonts w:ascii="Calibri" w:hAnsi="Calibri" w:cs="Calibri"/>
        <w:sz w:val="22"/>
      </w:rPr>
      <w:fldChar w:fldCharType="end"/>
    </w:r>
  </w:p>
  <w:p w14:paraId="175C78B2" w14:textId="77777777" w:rsidR="00F07519" w:rsidRDefault="00F07519" w:rsidP="007947BD">
    <w:pPr>
      <w:pStyle w:val="Noga"/>
      <w:jc w:val="right"/>
      <w:rPr>
        <w:rStyle w:val="Xnoga"/>
        <w:rFonts w:ascii="Calibri" w:hAnsi="Calibri" w:cs="Calibri"/>
        <w:sz w:val="22"/>
      </w:rPr>
    </w:pPr>
  </w:p>
  <w:p w14:paraId="518EF8BD"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E272" w14:textId="77777777" w:rsidR="008F5079" w:rsidRDefault="008F5079" w:rsidP="003B15A3">
      <w:r>
        <w:separator/>
      </w:r>
    </w:p>
  </w:footnote>
  <w:footnote w:type="continuationSeparator" w:id="0">
    <w:p w14:paraId="65F72D6E" w14:textId="77777777" w:rsidR="008F5079" w:rsidRDefault="008F5079" w:rsidP="003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02B6"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5AE29F79" wp14:editId="430CD533">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5C64D3A9" w14:textId="77777777" w:rsidR="00F07519" w:rsidRDefault="00F07519">
    <w:pPr>
      <w:pStyle w:val="Glava"/>
      <w:rPr>
        <w:rFonts w:ascii="Calibri" w:hAnsi="Calibri" w:cs="Calibri"/>
        <w:sz w:val="22"/>
      </w:rPr>
    </w:pPr>
  </w:p>
  <w:p w14:paraId="2318E88B" w14:textId="77777777" w:rsidR="00F07519" w:rsidRDefault="00F07519">
    <w:pPr>
      <w:pStyle w:val="Glava"/>
      <w:rPr>
        <w:rFonts w:ascii="Calibri" w:hAnsi="Calibri" w:cs="Calibri"/>
        <w:sz w:val="22"/>
      </w:rPr>
    </w:pPr>
  </w:p>
  <w:p w14:paraId="0D9DD06D" w14:textId="77777777" w:rsidR="00F07519" w:rsidRDefault="00F07519">
    <w:pPr>
      <w:pStyle w:val="Glava"/>
      <w:rPr>
        <w:rFonts w:ascii="Calibri" w:hAnsi="Calibri" w:cs="Calibri"/>
        <w:sz w:val="22"/>
      </w:rPr>
    </w:pPr>
  </w:p>
  <w:p w14:paraId="7A51945A" w14:textId="77777777" w:rsidR="00F07519" w:rsidRDefault="00F07519">
    <w:pPr>
      <w:pStyle w:val="Glava"/>
      <w:rPr>
        <w:rFonts w:ascii="Calibri" w:hAnsi="Calibri" w:cs="Calibri"/>
        <w:sz w:val="22"/>
      </w:rPr>
    </w:pPr>
  </w:p>
  <w:p w14:paraId="26B527B9" w14:textId="77777777" w:rsidR="00F07519" w:rsidRDefault="00F07519">
    <w:pPr>
      <w:pStyle w:val="Glava"/>
      <w:rPr>
        <w:rFonts w:ascii="Calibri" w:hAnsi="Calibri" w:cs="Calibri"/>
        <w:sz w:val="22"/>
      </w:rPr>
    </w:pPr>
  </w:p>
  <w:p w14:paraId="0EC1B4C2"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8DE"/>
    <w:multiLevelType w:val="hybridMultilevel"/>
    <w:tmpl w:val="560427C2"/>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AC12B3"/>
    <w:multiLevelType w:val="multilevel"/>
    <w:tmpl w:val="15E8BEDA"/>
    <w:lvl w:ilvl="0">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1C5E7C39"/>
    <w:multiLevelType w:val="hybridMultilevel"/>
    <w:tmpl w:val="DDD26AFA"/>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14385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859"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7B8E39A6"/>
    <w:multiLevelType w:val="hybridMultilevel"/>
    <w:tmpl w:val="EE8AC9F8"/>
    <w:lvl w:ilvl="0" w:tplc="BF0CC7C4">
      <w:start w:val="1"/>
      <w:numFmt w:val="lowerLetter"/>
      <w:lvlText w:val="%1)"/>
      <w:lvlJc w:val="left"/>
      <w:pPr>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306BB"/>
    <w:rsid w:val="00087909"/>
    <w:rsid w:val="000A505D"/>
    <w:rsid w:val="000A7D9F"/>
    <w:rsid w:val="000D6120"/>
    <w:rsid w:val="0010411B"/>
    <w:rsid w:val="0012094C"/>
    <w:rsid w:val="001215FC"/>
    <w:rsid w:val="0013542C"/>
    <w:rsid w:val="001450F3"/>
    <w:rsid w:val="00166614"/>
    <w:rsid w:val="001A2358"/>
    <w:rsid w:val="001C3DD1"/>
    <w:rsid w:val="001C4EE2"/>
    <w:rsid w:val="001C5A33"/>
    <w:rsid w:val="001E1495"/>
    <w:rsid w:val="001E4C76"/>
    <w:rsid w:val="0020134F"/>
    <w:rsid w:val="0021745D"/>
    <w:rsid w:val="00233782"/>
    <w:rsid w:val="00237FF1"/>
    <w:rsid w:val="0025485B"/>
    <w:rsid w:val="00262230"/>
    <w:rsid w:val="002A0CF1"/>
    <w:rsid w:val="002A799B"/>
    <w:rsid w:val="002E4BC0"/>
    <w:rsid w:val="00323386"/>
    <w:rsid w:val="00363407"/>
    <w:rsid w:val="00370867"/>
    <w:rsid w:val="00382D94"/>
    <w:rsid w:val="003B15A3"/>
    <w:rsid w:val="003E0AB4"/>
    <w:rsid w:val="00407583"/>
    <w:rsid w:val="00421D1B"/>
    <w:rsid w:val="004340E4"/>
    <w:rsid w:val="004577D4"/>
    <w:rsid w:val="00463C51"/>
    <w:rsid w:val="00467831"/>
    <w:rsid w:val="00473394"/>
    <w:rsid w:val="004B6147"/>
    <w:rsid w:val="004C418F"/>
    <w:rsid w:val="004E06C3"/>
    <w:rsid w:val="004F00AD"/>
    <w:rsid w:val="00507753"/>
    <w:rsid w:val="005B5C9F"/>
    <w:rsid w:val="005C79BF"/>
    <w:rsid w:val="005F23D8"/>
    <w:rsid w:val="006114A4"/>
    <w:rsid w:val="00645748"/>
    <w:rsid w:val="00653B3B"/>
    <w:rsid w:val="00655834"/>
    <w:rsid w:val="00663F77"/>
    <w:rsid w:val="006A2029"/>
    <w:rsid w:val="006A583F"/>
    <w:rsid w:val="006F67E4"/>
    <w:rsid w:val="007025E8"/>
    <w:rsid w:val="007349FF"/>
    <w:rsid w:val="00747794"/>
    <w:rsid w:val="00774698"/>
    <w:rsid w:val="00781968"/>
    <w:rsid w:val="007947BD"/>
    <w:rsid w:val="007A366F"/>
    <w:rsid w:val="007B6C32"/>
    <w:rsid w:val="007E6370"/>
    <w:rsid w:val="007F17B1"/>
    <w:rsid w:val="007F2973"/>
    <w:rsid w:val="00800284"/>
    <w:rsid w:val="00804AED"/>
    <w:rsid w:val="00822C0F"/>
    <w:rsid w:val="00826103"/>
    <w:rsid w:val="008626F3"/>
    <w:rsid w:val="00896AE8"/>
    <w:rsid w:val="008B1D32"/>
    <w:rsid w:val="008B37CA"/>
    <w:rsid w:val="008F5079"/>
    <w:rsid w:val="0095466D"/>
    <w:rsid w:val="00954D97"/>
    <w:rsid w:val="00994E0D"/>
    <w:rsid w:val="009975D0"/>
    <w:rsid w:val="009B6B5D"/>
    <w:rsid w:val="009E39CE"/>
    <w:rsid w:val="009F4665"/>
    <w:rsid w:val="00A061A5"/>
    <w:rsid w:val="00A31F62"/>
    <w:rsid w:val="00A429EB"/>
    <w:rsid w:val="00A60EE1"/>
    <w:rsid w:val="00AB1FA3"/>
    <w:rsid w:val="00AD64A2"/>
    <w:rsid w:val="00AF5303"/>
    <w:rsid w:val="00B25470"/>
    <w:rsid w:val="00B43A2D"/>
    <w:rsid w:val="00B516FA"/>
    <w:rsid w:val="00B90036"/>
    <w:rsid w:val="00BA3EC6"/>
    <w:rsid w:val="00BA4070"/>
    <w:rsid w:val="00BD3793"/>
    <w:rsid w:val="00BE0F73"/>
    <w:rsid w:val="00C11A79"/>
    <w:rsid w:val="00C45362"/>
    <w:rsid w:val="00C54983"/>
    <w:rsid w:val="00C567CC"/>
    <w:rsid w:val="00CC0BB9"/>
    <w:rsid w:val="00CE09C8"/>
    <w:rsid w:val="00CE0EA0"/>
    <w:rsid w:val="00D31614"/>
    <w:rsid w:val="00D32471"/>
    <w:rsid w:val="00D33AE3"/>
    <w:rsid w:val="00D45F44"/>
    <w:rsid w:val="00D476A2"/>
    <w:rsid w:val="00D579C9"/>
    <w:rsid w:val="00D63A33"/>
    <w:rsid w:val="00DD20CF"/>
    <w:rsid w:val="00E10000"/>
    <w:rsid w:val="00E1110E"/>
    <w:rsid w:val="00E22BFE"/>
    <w:rsid w:val="00E33134"/>
    <w:rsid w:val="00E453FA"/>
    <w:rsid w:val="00E939B1"/>
    <w:rsid w:val="00E941E5"/>
    <w:rsid w:val="00EA0D24"/>
    <w:rsid w:val="00EA27EB"/>
    <w:rsid w:val="00EC1274"/>
    <w:rsid w:val="00EC21CA"/>
    <w:rsid w:val="00EC3EBF"/>
    <w:rsid w:val="00EE0AC0"/>
    <w:rsid w:val="00F07519"/>
    <w:rsid w:val="00F72836"/>
    <w:rsid w:val="00F93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1BDBB2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7E6370"/>
    <w:pPr>
      <w:keepNext/>
      <w:keepLines/>
      <w:numPr>
        <w:numId w:val="5"/>
      </w:numPr>
      <w:spacing w:before="240"/>
      <w:outlineLvl w:val="0"/>
    </w:pPr>
    <w:rPr>
      <w:rFonts w:asciiTheme="minorHAnsi" w:eastAsiaTheme="majorEastAsia" w:hAnsiTheme="minorHAnsi" w:cstheme="majorBidi"/>
      <w:b/>
      <w:szCs w:val="32"/>
    </w:rPr>
  </w:style>
  <w:style w:type="paragraph" w:styleId="Naslov2">
    <w:name w:val="heading 2"/>
    <w:basedOn w:val="Navaden"/>
    <w:next w:val="Navaden"/>
    <w:link w:val="Naslov2Znak"/>
    <w:uiPriority w:val="9"/>
    <w:unhideWhenUsed/>
    <w:rsid w:val="007E6370"/>
    <w:pPr>
      <w:keepNext/>
      <w:keepLines/>
      <w:numPr>
        <w:ilvl w:val="1"/>
        <w:numId w:val="5"/>
      </w:numPr>
      <w:spacing w:before="40"/>
      <w:ind w:left="576"/>
      <w:outlineLvl w:val="1"/>
    </w:pPr>
    <w:rPr>
      <w:rFonts w:asciiTheme="minorHAnsi" w:eastAsiaTheme="majorEastAsia" w:hAnsiTheme="minorHAnsi" w:cstheme="majorBidi"/>
      <w:b/>
      <w:szCs w:val="26"/>
    </w:rPr>
  </w:style>
  <w:style w:type="paragraph" w:styleId="Naslov3">
    <w:name w:val="heading 3"/>
    <w:basedOn w:val="Navaden"/>
    <w:next w:val="Navaden"/>
    <w:link w:val="Naslov3Znak"/>
    <w:uiPriority w:val="9"/>
    <w:semiHidden/>
    <w:unhideWhenUsed/>
    <w:qFormat/>
    <w:rsid w:val="007E6370"/>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Naslov4">
    <w:name w:val="heading 4"/>
    <w:basedOn w:val="Navaden"/>
    <w:next w:val="Navaden"/>
    <w:link w:val="Naslov4Znak"/>
    <w:uiPriority w:val="9"/>
    <w:semiHidden/>
    <w:unhideWhenUsed/>
    <w:qFormat/>
    <w:rsid w:val="007E6370"/>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7E6370"/>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7E637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7E637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7E637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7E637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7E6370"/>
    <w:rPr>
      <w:rFonts w:asciiTheme="minorHAnsi" w:eastAsiaTheme="majorEastAsia" w:hAnsiTheme="minorHAnsi" w:cstheme="majorBidi"/>
      <w:b/>
      <w:sz w:val="24"/>
      <w:szCs w:val="32"/>
      <w:lang w:eastAsia="en-US"/>
    </w:rPr>
  </w:style>
  <w:style w:type="character" w:customStyle="1" w:styleId="Naslov2Znak">
    <w:name w:val="Naslov 2 Znak"/>
    <w:basedOn w:val="Privzetapisavaodstavka"/>
    <w:link w:val="Naslov2"/>
    <w:uiPriority w:val="9"/>
    <w:rsid w:val="007E6370"/>
    <w:rPr>
      <w:rFonts w:asciiTheme="minorHAnsi" w:eastAsiaTheme="majorEastAsia" w:hAnsiTheme="minorHAnsi" w:cstheme="majorBidi"/>
      <w:b/>
      <w:sz w:val="24"/>
      <w:szCs w:val="26"/>
      <w:lang w:eastAsia="en-US"/>
    </w:rPr>
  </w:style>
  <w:style w:type="character" w:customStyle="1" w:styleId="Naslov3Znak">
    <w:name w:val="Naslov 3 Znak"/>
    <w:basedOn w:val="Privzetapisavaodstavka"/>
    <w:link w:val="Naslov3"/>
    <w:uiPriority w:val="9"/>
    <w:semiHidden/>
    <w:rsid w:val="007E6370"/>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7E6370"/>
    <w:rPr>
      <w:rFonts w:asciiTheme="majorHAnsi" w:eastAsiaTheme="majorEastAsia" w:hAnsiTheme="majorHAnsi" w:cstheme="majorBidi"/>
      <w:i/>
      <w:iCs/>
      <w:color w:val="2E74B5" w:themeColor="accent1" w:themeShade="BF"/>
      <w:sz w:val="24"/>
      <w:szCs w:val="22"/>
      <w:lang w:eastAsia="en-US"/>
    </w:rPr>
  </w:style>
  <w:style w:type="character" w:customStyle="1" w:styleId="Naslov5Znak">
    <w:name w:val="Naslov 5 Znak"/>
    <w:basedOn w:val="Privzetapisavaodstavka"/>
    <w:link w:val="Naslov5"/>
    <w:uiPriority w:val="9"/>
    <w:semiHidden/>
    <w:rsid w:val="007E6370"/>
    <w:rPr>
      <w:rFonts w:asciiTheme="majorHAnsi" w:eastAsiaTheme="majorEastAsia" w:hAnsiTheme="majorHAnsi" w:cstheme="majorBidi"/>
      <w:color w:val="2E74B5" w:themeColor="accent1" w:themeShade="BF"/>
      <w:sz w:val="24"/>
      <w:szCs w:val="22"/>
      <w:lang w:eastAsia="en-US"/>
    </w:rPr>
  </w:style>
  <w:style w:type="character" w:customStyle="1" w:styleId="Naslov6Znak">
    <w:name w:val="Naslov 6 Znak"/>
    <w:basedOn w:val="Privzetapisavaodstavka"/>
    <w:link w:val="Naslov6"/>
    <w:uiPriority w:val="9"/>
    <w:semiHidden/>
    <w:rsid w:val="007E6370"/>
    <w:rPr>
      <w:rFonts w:asciiTheme="majorHAnsi" w:eastAsiaTheme="majorEastAsia" w:hAnsiTheme="majorHAnsi" w:cstheme="majorBidi"/>
      <w:color w:val="1F4D78" w:themeColor="accent1" w:themeShade="7F"/>
      <w:sz w:val="24"/>
      <w:szCs w:val="22"/>
      <w:lang w:eastAsia="en-US"/>
    </w:rPr>
  </w:style>
  <w:style w:type="character" w:customStyle="1" w:styleId="Naslov7Znak">
    <w:name w:val="Naslov 7 Znak"/>
    <w:basedOn w:val="Privzetapisavaodstavka"/>
    <w:link w:val="Naslov7"/>
    <w:uiPriority w:val="9"/>
    <w:semiHidden/>
    <w:rsid w:val="007E6370"/>
    <w:rPr>
      <w:rFonts w:asciiTheme="majorHAnsi" w:eastAsiaTheme="majorEastAsia" w:hAnsiTheme="majorHAnsi" w:cstheme="majorBidi"/>
      <w:i/>
      <w:iCs/>
      <w:color w:val="1F4D78" w:themeColor="accent1" w:themeShade="7F"/>
      <w:sz w:val="24"/>
      <w:szCs w:val="22"/>
      <w:lang w:eastAsia="en-US"/>
    </w:rPr>
  </w:style>
  <w:style w:type="character" w:customStyle="1" w:styleId="Naslov8Znak">
    <w:name w:val="Naslov 8 Znak"/>
    <w:basedOn w:val="Privzetapisavaodstavka"/>
    <w:link w:val="Naslov8"/>
    <w:uiPriority w:val="9"/>
    <w:semiHidden/>
    <w:rsid w:val="007E637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7E6370"/>
    <w:rPr>
      <w:rFonts w:asciiTheme="majorHAnsi" w:eastAsiaTheme="majorEastAsia" w:hAnsiTheme="majorHAnsi" w:cstheme="majorBidi"/>
      <w:i/>
      <w:iCs/>
      <w:color w:val="272727" w:themeColor="text1" w:themeTint="D8"/>
      <w:sz w:val="21"/>
      <w:szCs w:val="21"/>
      <w:lang w:eastAsia="en-US"/>
    </w:rPr>
  </w:style>
  <w:style w:type="paragraph" w:styleId="Pripombabesedilo">
    <w:name w:val="annotation text"/>
    <w:basedOn w:val="Navaden"/>
    <w:link w:val="PripombabesediloZnak"/>
    <w:rsid w:val="007E6370"/>
    <w:pPr>
      <w:spacing w:after="200" w:line="240" w:lineRule="auto"/>
      <w:jc w:val="left"/>
    </w:pPr>
    <w:rPr>
      <w:rFonts w:ascii="Calibri" w:eastAsia="Calibri" w:hAnsi="Calibri"/>
      <w:sz w:val="20"/>
      <w:szCs w:val="20"/>
    </w:rPr>
  </w:style>
  <w:style w:type="character" w:customStyle="1" w:styleId="PripombabesediloZnak">
    <w:name w:val="Pripomba – besedilo Znak"/>
    <w:basedOn w:val="Privzetapisavaodstavka"/>
    <w:link w:val="Pripombabesedilo"/>
    <w:rsid w:val="007E6370"/>
    <w:rPr>
      <w:lang w:eastAsia="en-US"/>
    </w:rPr>
  </w:style>
  <w:style w:type="character" w:customStyle="1" w:styleId="Bodytext4">
    <w:name w:val="Body text (4)_"/>
    <w:link w:val="Bodytext41"/>
    <w:uiPriority w:val="99"/>
    <w:rsid w:val="007E6370"/>
    <w:rPr>
      <w:rFonts w:ascii="Times New Roman" w:hAnsi="Times New Roman"/>
      <w:b/>
      <w:bCs/>
      <w:sz w:val="21"/>
      <w:szCs w:val="21"/>
      <w:shd w:val="clear" w:color="auto" w:fill="FFFFFF"/>
    </w:rPr>
  </w:style>
  <w:style w:type="character" w:customStyle="1" w:styleId="Heading1">
    <w:name w:val="Heading #1_"/>
    <w:link w:val="Heading10"/>
    <w:uiPriority w:val="99"/>
    <w:rsid w:val="007E6370"/>
    <w:rPr>
      <w:rFonts w:ascii="Times New Roman" w:hAnsi="Times New Roman"/>
      <w:b/>
      <w:bCs/>
      <w:sz w:val="28"/>
      <w:szCs w:val="28"/>
      <w:shd w:val="clear" w:color="auto" w:fill="FFFFFF"/>
    </w:rPr>
  </w:style>
  <w:style w:type="character" w:customStyle="1" w:styleId="Bodytext2">
    <w:name w:val="Body text (2)_"/>
    <w:link w:val="Bodytext21"/>
    <w:uiPriority w:val="99"/>
    <w:rsid w:val="007E6370"/>
    <w:rPr>
      <w:rFonts w:ascii="Times New Roman" w:hAnsi="Times New Roman"/>
      <w:sz w:val="21"/>
      <w:szCs w:val="21"/>
      <w:shd w:val="clear" w:color="auto" w:fill="FFFFFF"/>
    </w:rPr>
  </w:style>
  <w:style w:type="character" w:customStyle="1" w:styleId="Bodytext2Bold">
    <w:name w:val="Body text (2) + Bold"/>
    <w:uiPriority w:val="99"/>
    <w:rsid w:val="007E6370"/>
    <w:rPr>
      <w:rFonts w:ascii="Times New Roman" w:hAnsi="Times New Roman"/>
      <w:b/>
      <w:bCs/>
      <w:sz w:val="21"/>
      <w:szCs w:val="21"/>
      <w:shd w:val="clear" w:color="auto" w:fill="FFFFFF"/>
    </w:rPr>
  </w:style>
  <w:style w:type="character" w:customStyle="1" w:styleId="Bodytext6">
    <w:name w:val="Body text (6)_"/>
    <w:link w:val="Bodytext60"/>
    <w:uiPriority w:val="99"/>
    <w:rsid w:val="007E6370"/>
    <w:rPr>
      <w:rFonts w:ascii="Times New Roman" w:hAnsi="Times New Roman"/>
      <w:i/>
      <w:iCs/>
      <w:sz w:val="21"/>
      <w:szCs w:val="21"/>
      <w:shd w:val="clear" w:color="auto" w:fill="FFFFFF"/>
    </w:rPr>
  </w:style>
  <w:style w:type="character" w:customStyle="1" w:styleId="Bodytext6NotItalic">
    <w:name w:val="Body text (6) + Not Italic"/>
    <w:uiPriority w:val="99"/>
    <w:rsid w:val="007E6370"/>
    <w:rPr>
      <w:rFonts w:ascii="Times New Roman" w:hAnsi="Times New Roman"/>
      <w:i w:val="0"/>
      <w:iCs w:val="0"/>
      <w:sz w:val="21"/>
      <w:szCs w:val="21"/>
      <w:shd w:val="clear" w:color="auto" w:fill="FFFFFF"/>
    </w:rPr>
  </w:style>
  <w:style w:type="character" w:customStyle="1" w:styleId="Bodytext22">
    <w:name w:val="Body text (2)2"/>
    <w:uiPriority w:val="99"/>
    <w:rsid w:val="007E6370"/>
    <w:rPr>
      <w:rFonts w:ascii="Times New Roman" w:hAnsi="Times New Roman"/>
      <w:sz w:val="21"/>
      <w:szCs w:val="21"/>
      <w:u w:val="single"/>
      <w:shd w:val="clear" w:color="auto" w:fill="FFFFFF"/>
    </w:rPr>
  </w:style>
  <w:style w:type="paragraph" w:customStyle="1" w:styleId="Bodytext21">
    <w:name w:val="Body text (2)1"/>
    <w:basedOn w:val="Navaden"/>
    <w:link w:val="Bodytext2"/>
    <w:uiPriority w:val="99"/>
    <w:rsid w:val="007E6370"/>
    <w:pPr>
      <w:widowControl w:val="0"/>
      <w:shd w:val="clear" w:color="auto" w:fill="FFFFFF"/>
      <w:spacing w:before="300" w:line="252" w:lineRule="exact"/>
      <w:ind w:hanging="880"/>
    </w:pPr>
    <w:rPr>
      <w:rFonts w:eastAsia="Calibri"/>
      <w:sz w:val="21"/>
      <w:szCs w:val="21"/>
      <w:lang w:eastAsia="sl-SI"/>
    </w:rPr>
  </w:style>
  <w:style w:type="paragraph" w:customStyle="1" w:styleId="Bodytext41">
    <w:name w:val="Body text (4)1"/>
    <w:basedOn w:val="Navaden"/>
    <w:link w:val="Bodytext4"/>
    <w:uiPriority w:val="99"/>
    <w:rsid w:val="007E6370"/>
    <w:pPr>
      <w:widowControl w:val="0"/>
      <w:shd w:val="clear" w:color="auto" w:fill="FFFFFF"/>
      <w:spacing w:before="720" w:line="241" w:lineRule="exact"/>
      <w:ind w:hanging="480"/>
    </w:pPr>
    <w:rPr>
      <w:rFonts w:eastAsia="Calibri"/>
      <w:b/>
      <w:bCs/>
      <w:sz w:val="21"/>
      <w:szCs w:val="21"/>
      <w:lang w:eastAsia="sl-SI"/>
    </w:rPr>
  </w:style>
  <w:style w:type="paragraph" w:customStyle="1" w:styleId="Heading10">
    <w:name w:val="Heading #1"/>
    <w:basedOn w:val="Navaden"/>
    <w:link w:val="Heading1"/>
    <w:uiPriority w:val="99"/>
    <w:rsid w:val="007E6370"/>
    <w:pPr>
      <w:widowControl w:val="0"/>
      <w:shd w:val="clear" w:color="auto" w:fill="FFFFFF"/>
      <w:spacing w:before="900" w:after="300" w:line="240" w:lineRule="atLeast"/>
      <w:jc w:val="center"/>
      <w:outlineLvl w:val="0"/>
    </w:pPr>
    <w:rPr>
      <w:rFonts w:eastAsia="Calibri"/>
      <w:b/>
      <w:bCs/>
      <w:sz w:val="28"/>
      <w:szCs w:val="28"/>
      <w:lang w:eastAsia="sl-SI"/>
    </w:rPr>
  </w:style>
  <w:style w:type="paragraph" w:customStyle="1" w:styleId="Bodytext60">
    <w:name w:val="Body text (6)"/>
    <w:basedOn w:val="Navaden"/>
    <w:link w:val="Bodytext6"/>
    <w:uiPriority w:val="99"/>
    <w:rsid w:val="007E6370"/>
    <w:pPr>
      <w:widowControl w:val="0"/>
      <w:shd w:val="clear" w:color="auto" w:fill="FFFFFF"/>
      <w:spacing w:after="660" w:line="252" w:lineRule="exact"/>
    </w:pPr>
    <w:rPr>
      <w:rFonts w:eastAsia="Calibri"/>
      <w:i/>
      <w:iCs/>
      <w:sz w:val="21"/>
      <w:szCs w:val="21"/>
      <w:lang w:eastAsia="sl-SI"/>
    </w:rPr>
  </w:style>
  <w:style w:type="paragraph" w:styleId="Odstavekseznama">
    <w:name w:val="List Paragraph"/>
    <w:basedOn w:val="Navaden"/>
    <w:uiPriority w:val="34"/>
    <w:rsid w:val="007E6370"/>
    <w:pPr>
      <w:ind w:left="720"/>
      <w:contextualSpacing/>
    </w:pPr>
  </w:style>
  <w:style w:type="paragraph" w:styleId="Kazalovsebine1">
    <w:name w:val="toc 1"/>
    <w:basedOn w:val="Navaden"/>
    <w:next w:val="Navaden"/>
    <w:autoRedefine/>
    <w:uiPriority w:val="39"/>
    <w:unhideWhenUsed/>
    <w:rsid w:val="007E6370"/>
    <w:pPr>
      <w:spacing w:after="100"/>
    </w:pPr>
  </w:style>
  <w:style w:type="paragraph" w:styleId="Kazalovsebine2">
    <w:name w:val="toc 2"/>
    <w:basedOn w:val="Navaden"/>
    <w:next w:val="Navaden"/>
    <w:autoRedefine/>
    <w:uiPriority w:val="39"/>
    <w:unhideWhenUsed/>
    <w:rsid w:val="007E6370"/>
    <w:pPr>
      <w:spacing w:after="100"/>
      <w:ind w:left="240"/>
    </w:pPr>
  </w:style>
  <w:style w:type="character" w:styleId="Hiperpovezava">
    <w:name w:val="Hyperlink"/>
    <w:basedOn w:val="Privzetapisavaodstavka"/>
    <w:uiPriority w:val="99"/>
    <w:unhideWhenUsed/>
    <w:rsid w:val="007E63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template_za_obrazce</Template>
  <TotalTime>0</TotalTime>
  <Pages>8</Pages>
  <Words>2538</Words>
  <Characters>14469</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2020-05-22T21:46:00Z</dcterms:created>
  <dcterms:modified xsi:type="dcterms:W3CDTF">2022-11-30T12:02:00Z</dcterms:modified>
</cp:coreProperties>
</file>